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0C0004" w:rsidRPr="008B0F0C" w:rsidTr="009D09D4">
        <w:tc>
          <w:tcPr>
            <w:tcW w:w="5920" w:type="dxa"/>
          </w:tcPr>
          <w:p w:rsidR="000C0004" w:rsidRPr="0068627F" w:rsidRDefault="000C0004" w:rsidP="000C0004">
            <w:pPr>
              <w:jc w:val="center"/>
              <w:rPr>
                <w:b/>
                <w:color w:val="000000"/>
                <w:sz w:val="32"/>
                <w:szCs w:val="32"/>
                <w:lang w:val="en-US"/>
              </w:rPr>
            </w:pPr>
          </w:p>
        </w:tc>
        <w:tc>
          <w:tcPr>
            <w:tcW w:w="3650" w:type="dxa"/>
          </w:tcPr>
          <w:p w:rsidR="000C0004" w:rsidRPr="008B0F0C" w:rsidRDefault="000C0004" w:rsidP="000C0004">
            <w:pPr>
              <w:jc w:val="center"/>
              <w:rPr>
                <w:color w:val="000000"/>
              </w:rPr>
            </w:pPr>
            <w:r w:rsidRPr="008B0F0C">
              <w:rPr>
                <w:color w:val="000000"/>
              </w:rPr>
              <w:t>Проект</w:t>
            </w:r>
          </w:p>
          <w:p w:rsidR="00EC5686" w:rsidRPr="00EC5686" w:rsidRDefault="000C0004" w:rsidP="00EC5686">
            <w:pPr>
              <w:jc w:val="center"/>
              <w:rPr>
                <w:color w:val="000000"/>
              </w:rPr>
            </w:pPr>
            <w:proofErr w:type="gramStart"/>
            <w:r w:rsidRPr="008B0F0C">
              <w:rPr>
                <w:color w:val="000000"/>
              </w:rPr>
              <w:t>внесен</w:t>
            </w:r>
            <w:proofErr w:type="gramEnd"/>
            <w:r w:rsidRPr="008B0F0C">
              <w:rPr>
                <w:color w:val="000000"/>
              </w:rPr>
              <w:t xml:space="preserve"> </w:t>
            </w:r>
            <w:r w:rsidR="00EC5686" w:rsidRPr="00EC5686">
              <w:rPr>
                <w:color w:val="000000"/>
              </w:rPr>
              <w:t xml:space="preserve">исполняющим обязанности </w:t>
            </w:r>
          </w:p>
          <w:p w:rsidR="000C0004" w:rsidRPr="008B0F0C" w:rsidRDefault="00EC5686" w:rsidP="00EC5686">
            <w:pPr>
              <w:jc w:val="center"/>
              <w:rPr>
                <w:b/>
                <w:color w:val="000000"/>
                <w:sz w:val="32"/>
                <w:szCs w:val="32"/>
              </w:rPr>
            </w:pPr>
            <w:r w:rsidRPr="00EC5686">
              <w:rPr>
                <w:color w:val="000000"/>
              </w:rPr>
              <w:t>Губернатора Забайкальского края</w:t>
            </w:r>
            <w:r w:rsidRPr="00EC5686">
              <w:rPr>
                <w:b/>
                <w:color w:val="000000"/>
                <w:sz w:val="32"/>
                <w:szCs w:val="32"/>
              </w:rPr>
              <w:t xml:space="preserve"> </w:t>
            </w:r>
            <w:bookmarkStart w:id="0" w:name="_GoBack"/>
            <w:bookmarkEnd w:id="0"/>
          </w:p>
        </w:tc>
      </w:tr>
    </w:tbl>
    <w:p w:rsidR="00932A6B" w:rsidRPr="008B0F0C" w:rsidRDefault="00932A6B" w:rsidP="000C0004">
      <w:pPr>
        <w:jc w:val="center"/>
        <w:rPr>
          <w:b/>
          <w:color w:val="000000"/>
          <w:sz w:val="32"/>
          <w:szCs w:val="32"/>
        </w:rPr>
      </w:pPr>
    </w:p>
    <w:p w:rsidR="00932A6B" w:rsidRPr="008B0F0C" w:rsidRDefault="00932A6B" w:rsidP="00932A6B">
      <w:pPr>
        <w:jc w:val="center"/>
        <w:rPr>
          <w:b/>
          <w:color w:val="000000"/>
          <w:sz w:val="32"/>
          <w:szCs w:val="32"/>
        </w:rPr>
      </w:pPr>
    </w:p>
    <w:p w:rsidR="00932A6B" w:rsidRPr="008B0F0C" w:rsidRDefault="00932A6B" w:rsidP="00932A6B">
      <w:pPr>
        <w:jc w:val="center"/>
        <w:rPr>
          <w:b/>
          <w:color w:val="000000"/>
          <w:sz w:val="40"/>
          <w:szCs w:val="40"/>
        </w:rPr>
      </w:pPr>
      <w:r w:rsidRPr="008B0F0C">
        <w:rPr>
          <w:b/>
          <w:color w:val="000000"/>
          <w:sz w:val="40"/>
          <w:szCs w:val="40"/>
        </w:rPr>
        <w:t>ЗАКОН</w:t>
      </w:r>
    </w:p>
    <w:p w:rsidR="00932A6B" w:rsidRPr="008B0F0C" w:rsidRDefault="00932A6B" w:rsidP="00932A6B">
      <w:pPr>
        <w:spacing w:before="120" w:after="120"/>
        <w:jc w:val="center"/>
        <w:rPr>
          <w:b/>
          <w:color w:val="000000"/>
          <w:sz w:val="40"/>
          <w:szCs w:val="40"/>
        </w:rPr>
      </w:pPr>
      <w:r w:rsidRPr="008B0F0C">
        <w:rPr>
          <w:b/>
          <w:color w:val="000000"/>
          <w:sz w:val="40"/>
          <w:szCs w:val="40"/>
        </w:rPr>
        <w:t>ЗАБАЙКАЛЬСКОГО КРАЯ</w:t>
      </w:r>
    </w:p>
    <w:p w:rsidR="0084013E" w:rsidRPr="008B0F0C" w:rsidRDefault="00F43AD6" w:rsidP="0084013E">
      <w:pPr>
        <w:jc w:val="center"/>
        <w:rPr>
          <w:b/>
          <w:sz w:val="32"/>
          <w:szCs w:val="32"/>
        </w:rPr>
      </w:pPr>
      <w:r w:rsidRPr="008B0F0C">
        <w:rPr>
          <w:b/>
          <w:sz w:val="32"/>
          <w:szCs w:val="32"/>
        </w:rPr>
        <w:t>О бюджете т</w:t>
      </w:r>
      <w:r w:rsidR="0084013E" w:rsidRPr="008B0F0C">
        <w:rPr>
          <w:b/>
          <w:sz w:val="32"/>
          <w:szCs w:val="32"/>
        </w:rPr>
        <w:t xml:space="preserve">ерриториального фонда обязательного </w:t>
      </w:r>
      <w:r w:rsidR="0084013E" w:rsidRPr="008B0F0C">
        <w:rPr>
          <w:b/>
          <w:sz w:val="32"/>
          <w:szCs w:val="32"/>
        </w:rPr>
        <w:br/>
        <w:t>медицинского страхо</w:t>
      </w:r>
      <w:r w:rsidR="00FF780C" w:rsidRPr="008B0F0C">
        <w:rPr>
          <w:b/>
          <w:sz w:val="32"/>
          <w:szCs w:val="32"/>
        </w:rPr>
        <w:t>вания Забайкальского края на 20</w:t>
      </w:r>
      <w:r w:rsidR="00514799">
        <w:rPr>
          <w:b/>
          <w:sz w:val="32"/>
          <w:szCs w:val="32"/>
        </w:rPr>
        <w:t>25</w:t>
      </w:r>
      <w:r w:rsidR="0084013E" w:rsidRPr="008B0F0C">
        <w:rPr>
          <w:b/>
          <w:sz w:val="32"/>
          <w:szCs w:val="32"/>
        </w:rPr>
        <w:t xml:space="preserve"> год</w:t>
      </w:r>
      <w:r w:rsidR="0084013E" w:rsidRPr="008B0F0C">
        <w:rPr>
          <w:b/>
          <w:sz w:val="32"/>
          <w:szCs w:val="32"/>
        </w:rPr>
        <w:br/>
        <w:t>и плановый период 20</w:t>
      </w:r>
      <w:r w:rsidR="00FF780C" w:rsidRPr="008B0F0C">
        <w:rPr>
          <w:b/>
          <w:sz w:val="32"/>
          <w:szCs w:val="32"/>
        </w:rPr>
        <w:t>2</w:t>
      </w:r>
      <w:r w:rsidR="00514799">
        <w:rPr>
          <w:b/>
          <w:sz w:val="32"/>
          <w:szCs w:val="32"/>
        </w:rPr>
        <w:t>6</w:t>
      </w:r>
      <w:r w:rsidR="0084013E" w:rsidRPr="008B0F0C">
        <w:rPr>
          <w:b/>
          <w:sz w:val="32"/>
          <w:szCs w:val="32"/>
        </w:rPr>
        <w:t xml:space="preserve"> и 20</w:t>
      </w:r>
      <w:r w:rsidR="006E4020" w:rsidRPr="008B0F0C">
        <w:rPr>
          <w:b/>
          <w:sz w:val="32"/>
          <w:szCs w:val="32"/>
        </w:rPr>
        <w:t>2</w:t>
      </w:r>
      <w:r w:rsidR="00514799">
        <w:rPr>
          <w:b/>
          <w:sz w:val="32"/>
          <w:szCs w:val="32"/>
        </w:rPr>
        <w:t>7</w:t>
      </w:r>
      <w:r w:rsidR="0084013E" w:rsidRPr="008B0F0C">
        <w:rPr>
          <w:b/>
          <w:sz w:val="32"/>
          <w:szCs w:val="32"/>
        </w:rPr>
        <w:t xml:space="preserve"> годов</w:t>
      </w:r>
    </w:p>
    <w:p w:rsidR="008348C9" w:rsidRPr="008B0F0C" w:rsidRDefault="008348C9" w:rsidP="008348C9">
      <w:pPr>
        <w:jc w:val="center"/>
        <w:rPr>
          <w:color w:val="000000"/>
        </w:rPr>
      </w:pPr>
    </w:p>
    <w:p w:rsidR="00225D6A" w:rsidRPr="008B0F0C" w:rsidRDefault="00225D6A" w:rsidP="008348C9">
      <w:pPr>
        <w:jc w:val="center"/>
        <w:rPr>
          <w:color w:val="000000"/>
        </w:rPr>
      </w:pPr>
    </w:p>
    <w:p w:rsidR="008348C9" w:rsidRPr="008B0F0C" w:rsidRDefault="008348C9" w:rsidP="008348C9">
      <w:pPr>
        <w:jc w:val="center"/>
        <w:rPr>
          <w:b/>
          <w:color w:val="000000"/>
          <w:sz w:val="28"/>
          <w:szCs w:val="28"/>
        </w:rPr>
      </w:pPr>
      <w:proofErr w:type="gramStart"/>
      <w:r w:rsidRPr="008B0F0C">
        <w:rPr>
          <w:i/>
          <w:color w:val="000000"/>
          <w:sz w:val="28"/>
          <w:szCs w:val="28"/>
        </w:rPr>
        <w:t>Принят</w:t>
      </w:r>
      <w:proofErr w:type="gramEnd"/>
      <w:r w:rsidRPr="008B0F0C">
        <w:rPr>
          <w:i/>
          <w:color w:val="000000"/>
          <w:sz w:val="28"/>
          <w:szCs w:val="28"/>
        </w:rPr>
        <w:t xml:space="preserve"> Законодательным Собранием Забайкальского края</w:t>
      </w:r>
      <w:r w:rsidRPr="008B0F0C">
        <w:rPr>
          <w:i/>
          <w:color w:val="000000"/>
          <w:sz w:val="28"/>
          <w:szCs w:val="28"/>
        </w:rPr>
        <w:br/>
      </w:r>
      <w:r w:rsidR="00932A6B" w:rsidRPr="008B0F0C">
        <w:rPr>
          <w:i/>
          <w:color w:val="000000"/>
          <w:sz w:val="28"/>
          <w:szCs w:val="28"/>
        </w:rPr>
        <w:t>________________________</w:t>
      </w:r>
    </w:p>
    <w:p w:rsidR="008348C9" w:rsidRPr="008B0F0C" w:rsidRDefault="008348C9" w:rsidP="008348C9">
      <w:pPr>
        <w:jc w:val="center"/>
        <w:rPr>
          <w:i/>
          <w:color w:val="000000"/>
        </w:rPr>
      </w:pPr>
    </w:p>
    <w:p w:rsidR="003F7B7A" w:rsidRPr="008B0F0C" w:rsidRDefault="003F7B7A" w:rsidP="008348C9">
      <w:pPr>
        <w:jc w:val="center"/>
        <w:rPr>
          <w:i/>
          <w:color w:val="000000"/>
        </w:rPr>
      </w:pPr>
    </w:p>
    <w:p w:rsidR="0084013E" w:rsidRPr="001F2D58" w:rsidRDefault="0084013E" w:rsidP="00233D58">
      <w:pPr>
        <w:tabs>
          <w:tab w:val="left" w:pos="1080"/>
        </w:tabs>
        <w:ind w:firstLine="709"/>
        <w:contextualSpacing/>
        <w:jc w:val="both"/>
        <w:rPr>
          <w:b/>
          <w:i/>
          <w:sz w:val="28"/>
          <w:szCs w:val="28"/>
        </w:rPr>
      </w:pPr>
      <w:r w:rsidRPr="001F2D58">
        <w:rPr>
          <w:b/>
          <w:i/>
          <w:sz w:val="28"/>
          <w:szCs w:val="28"/>
        </w:rPr>
        <w:t>Статья 1</w:t>
      </w:r>
    </w:p>
    <w:p w:rsidR="0084013E" w:rsidRPr="0003370C" w:rsidRDefault="0084013E" w:rsidP="00233D58">
      <w:pPr>
        <w:pStyle w:val="af0"/>
        <w:tabs>
          <w:tab w:val="left" w:pos="1080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2D58">
        <w:rPr>
          <w:rFonts w:ascii="Times New Roman" w:hAnsi="Times New Roman"/>
          <w:sz w:val="28"/>
          <w:szCs w:val="28"/>
        </w:rPr>
        <w:t>1. Утвердить о</w:t>
      </w:r>
      <w:r w:rsidR="00F43AD6" w:rsidRPr="001F2D58">
        <w:rPr>
          <w:rFonts w:ascii="Times New Roman" w:hAnsi="Times New Roman"/>
          <w:sz w:val="28"/>
          <w:szCs w:val="28"/>
        </w:rPr>
        <w:t>сновные характеристики бюджета т</w:t>
      </w:r>
      <w:r w:rsidRPr="001F2D58">
        <w:rPr>
          <w:rFonts w:ascii="Times New Roman" w:hAnsi="Times New Roman"/>
          <w:sz w:val="28"/>
          <w:szCs w:val="28"/>
        </w:rPr>
        <w:t xml:space="preserve">ерриториального </w:t>
      </w:r>
      <w:r w:rsidRPr="001F2D58">
        <w:rPr>
          <w:rFonts w:ascii="Times New Roman" w:hAnsi="Times New Roman"/>
          <w:spacing w:val="-2"/>
          <w:sz w:val="28"/>
          <w:szCs w:val="28"/>
        </w:rPr>
        <w:t>фонда обязательного медицинского страхования Забайкальского края (далее –</w:t>
      </w:r>
      <w:r w:rsidR="001810DE" w:rsidRPr="001F2D58">
        <w:rPr>
          <w:rFonts w:ascii="Times New Roman" w:hAnsi="Times New Roman"/>
          <w:sz w:val="28"/>
          <w:szCs w:val="28"/>
        </w:rPr>
        <w:t xml:space="preserve"> Фонд</w:t>
      </w:r>
      <w:r w:rsidR="001810DE" w:rsidRPr="0003370C">
        <w:rPr>
          <w:rFonts w:ascii="Times New Roman" w:hAnsi="Times New Roman"/>
          <w:sz w:val="28"/>
          <w:szCs w:val="28"/>
        </w:rPr>
        <w:t>) на 20</w:t>
      </w:r>
      <w:r w:rsidR="001F2D58" w:rsidRPr="0003370C">
        <w:rPr>
          <w:rFonts w:ascii="Times New Roman" w:hAnsi="Times New Roman"/>
          <w:sz w:val="28"/>
          <w:szCs w:val="28"/>
        </w:rPr>
        <w:t>25</w:t>
      </w:r>
      <w:r w:rsidRPr="0003370C">
        <w:rPr>
          <w:rFonts w:ascii="Times New Roman" w:hAnsi="Times New Roman"/>
          <w:sz w:val="28"/>
          <w:szCs w:val="28"/>
        </w:rPr>
        <w:t xml:space="preserve"> год:</w:t>
      </w:r>
      <w:r w:rsidR="007C2E30" w:rsidRPr="0003370C">
        <w:rPr>
          <w:rFonts w:ascii="Times New Roman" w:hAnsi="Times New Roman"/>
          <w:sz w:val="28"/>
          <w:szCs w:val="28"/>
        </w:rPr>
        <w:t xml:space="preserve"> </w:t>
      </w:r>
    </w:p>
    <w:p w:rsidR="0084013E" w:rsidRPr="000A374B" w:rsidRDefault="0084013E" w:rsidP="00233D58">
      <w:pPr>
        <w:pStyle w:val="af0"/>
        <w:tabs>
          <w:tab w:val="left" w:pos="1080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03370C">
        <w:rPr>
          <w:rFonts w:ascii="Times New Roman" w:hAnsi="Times New Roman"/>
          <w:sz w:val="28"/>
          <w:szCs w:val="28"/>
        </w:rPr>
        <w:t xml:space="preserve">1) прогнозируемый общий объем доходов бюджета Фонда в сумме </w:t>
      </w:r>
      <w:r w:rsidR="00DE628F" w:rsidRPr="0003370C">
        <w:rPr>
          <w:rFonts w:ascii="Times New Roman" w:hAnsi="Times New Roman"/>
          <w:sz w:val="28"/>
          <w:szCs w:val="28"/>
        </w:rPr>
        <w:br/>
      </w:r>
      <w:r w:rsidR="0003370C" w:rsidRPr="0003370C">
        <w:rPr>
          <w:rFonts w:ascii="Times New Roman" w:hAnsi="Times New Roman"/>
          <w:color w:val="000000"/>
          <w:spacing w:val="-10"/>
          <w:sz w:val="28"/>
          <w:szCs w:val="28"/>
        </w:rPr>
        <w:t xml:space="preserve">30 378 661,0 </w:t>
      </w:r>
      <w:r w:rsidRPr="0003370C">
        <w:rPr>
          <w:rFonts w:ascii="Times New Roman" w:hAnsi="Times New Roman"/>
          <w:sz w:val="28"/>
          <w:szCs w:val="28"/>
        </w:rPr>
        <w:t>тыс. рублей, в</w:t>
      </w:r>
      <w:r w:rsidRPr="000A374B">
        <w:rPr>
          <w:rFonts w:ascii="Times New Roman" w:hAnsi="Times New Roman"/>
          <w:sz w:val="28"/>
          <w:szCs w:val="28"/>
        </w:rPr>
        <w:t xml:space="preserve"> том числе за счет межбюджетных трансфертов, п</w:t>
      </w:r>
      <w:r w:rsidRPr="000A374B">
        <w:rPr>
          <w:rFonts w:ascii="Times New Roman" w:hAnsi="Times New Roman"/>
          <w:sz w:val="28"/>
          <w:szCs w:val="28"/>
        </w:rPr>
        <w:t>о</w:t>
      </w:r>
      <w:r w:rsidRPr="000A374B">
        <w:rPr>
          <w:rFonts w:ascii="Times New Roman" w:hAnsi="Times New Roman"/>
          <w:sz w:val="28"/>
          <w:szCs w:val="28"/>
        </w:rPr>
        <w:t>ступающих из бюджета Федерального фонда обязательного медицинского страхов</w:t>
      </w:r>
      <w:r w:rsidRPr="000A374B">
        <w:rPr>
          <w:rFonts w:ascii="Times New Roman" w:hAnsi="Times New Roman"/>
          <w:sz w:val="28"/>
          <w:szCs w:val="28"/>
        </w:rPr>
        <w:t>а</w:t>
      </w:r>
      <w:r w:rsidRPr="000A374B">
        <w:rPr>
          <w:rFonts w:ascii="Times New Roman" w:hAnsi="Times New Roman"/>
          <w:sz w:val="28"/>
          <w:szCs w:val="28"/>
        </w:rPr>
        <w:t xml:space="preserve">ния, в сумме </w:t>
      </w:r>
      <w:r w:rsidR="000A374B" w:rsidRPr="000A374B">
        <w:rPr>
          <w:rFonts w:ascii="Times New Roman" w:hAnsi="Times New Roman"/>
          <w:sz w:val="28"/>
          <w:szCs w:val="28"/>
        </w:rPr>
        <w:t>29 880 631,0</w:t>
      </w:r>
      <w:r w:rsidR="00BD40CA" w:rsidRPr="000A374B">
        <w:t xml:space="preserve"> </w:t>
      </w:r>
      <w:r w:rsidRPr="000A374B">
        <w:rPr>
          <w:rFonts w:ascii="Times New Roman" w:hAnsi="Times New Roman"/>
          <w:sz w:val="28"/>
          <w:szCs w:val="28"/>
        </w:rPr>
        <w:t>тыс. рублей;</w:t>
      </w:r>
    </w:p>
    <w:p w:rsidR="0084013E" w:rsidRPr="0003370C" w:rsidRDefault="0084013E" w:rsidP="00233D58">
      <w:pPr>
        <w:pStyle w:val="ConsPlusNormal"/>
        <w:widowControl/>
        <w:tabs>
          <w:tab w:val="left" w:pos="1080"/>
        </w:tabs>
        <w:autoSpaceDE/>
        <w:autoSpaceDN/>
        <w:adjustRightInd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370C">
        <w:rPr>
          <w:rFonts w:ascii="Times New Roman" w:hAnsi="Times New Roman" w:cs="Times New Roman"/>
          <w:sz w:val="28"/>
          <w:szCs w:val="28"/>
        </w:rPr>
        <w:t xml:space="preserve">2) общий объем расходов бюджета Фонда в сумме </w:t>
      </w:r>
      <w:r w:rsidR="0003370C" w:rsidRPr="0003370C">
        <w:rPr>
          <w:rFonts w:ascii="Times New Roman" w:hAnsi="Times New Roman"/>
          <w:color w:val="000000"/>
          <w:spacing w:val="-10"/>
          <w:sz w:val="28"/>
          <w:szCs w:val="28"/>
        </w:rPr>
        <w:t xml:space="preserve">30 378 661,0 </w:t>
      </w:r>
      <w:r w:rsidRPr="0003370C">
        <w:rPr>
          <w:rFonts w:ascii="Times New Roman" w:hAnsi="Times New Roman" w:cs="Times New Roman"/>
          <w:sz w:val="28"/>
          <w:szCs w:val="28"/>
        </w:rPr>
        <w:t>тыс. рублей.</w:t>
      </w:r>
    </w:p>
    <w:p w:rsidR="0084013E" w:rsidRPr="001F2D58" w:rsidRDefault="005117CD" w:rsidP="00233D58">
      <w:pPr>
        <w:pStyle w:val="af0"/>
        <w:tabs>
          <w:tab w:val="left" w:pos="1080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2D58">
        <w:rPr>
          <w:rFonts w:ascii="Times New Roman" w:hAnsi="Times New Roman"/>
          <w:sz w:val="28"/>
          <w:szCs w:val="28"/>
        </w:rPr>
        <w:t>2</w:t>
      </w:r>
      <w:r w:rsidR="0084013E" w:rsidRPr="001F2D58">
        <w:rPr>
          <w:rFonts w:ascii="Times New Roman" w:hAnsi="Times New Roman"/>
          <w:sz w:val="28"/>
          <w:szCs w:val="28"/>
        </w:rPr>
        <w:t>. Утвердить основные характеристики бюджета Фонда на плановый период 20</w:t>
      </w:r>
      <w:r w:rsidR="0054004B" w:rsidRPr="001F2D58">
        <w:rPr>
          <w:rFonts w:ascii="Times New Roman" w:hAnsi="Times New Roman"/>
          <w:sz w:val="28"/>
          <w:szCs w:val="28"/>
        </w:rPr>
        <w:t>2</w:t>
      </w:r>
      <w:r w:rsidR="001F2D58" w:rsidRPr="001F2D58">
        <w:rPr>
          <w:rFonts w:ascii="Times New Roman" w:hAnsi="Times New Roman"/>
          <w:sz w:val="28"/>
          <w:szCs w:val="28"/>
        </w:rPr>
        <w:t>6</w:t>
      </w:r>
      <w:r w:rsidR="0084013E" w:rsidRPr="001F2D58">
        <w:rPr>
          <w:rFonts w:ascii="Times New Roman" w:hAnsi="Times New Roman"/>
          <w:sz w:val="28"/>
          <w:szCs w:val="28"/>
        </w:rPr>
        <w:t xml:space="preserve"> и 20</w:t>
      </w:r>
      <w:r w:rsidR="006E4020" w:rsidRPr="001F2D58">
        <w:rPr>
          <w:rFonts w:ascii="Times New Roman" w:hAnsi="Times New Roman"/>
          <w:sz w:val="28"/>
          <w:szCs w:val="28"/>
        </w:rPr>
        <w:t>2</w:t>
      </w:r>
      <w:r w:rsidR="001F2D58" w:rsidRPr="001F2D58">
        <w:rPr>
          <w:rFonts w:ascii="Times New Roman" w:hAnsi="Times New Roman"/>
          <w:sz w:val="28"/>
          <w:szCs w:val="28"/>
        </w:rPr>
        <w:t>7</w:t>
      </w:r>
      <w:r w:rsidR="0084013E" w:rsidRPr="001F2D58">
        <w:rPr>
          <w:rFonts w:ascii="Times New Roman" w:hAnsi="Times New Roman"/>
          <w:sz w:val="28"/>
          <w:szCs w:val="28"/>
        </w:rPr>
        <w:t xml:space="preserve"> годов:</w:t>
      </w:r>
    </w:p>
    <w:p w:rsidR="0084013E" w:rsidRPr="00514799" w:rsidRDefault="0084013E" w:rsidP="00233D58">
      <w:pPr>
        <w:pStyle w:val="af0"/>
        <w:tabs>
          <w:tab w:val="left" w:pos="1080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  <w:highlight w:val="yellow"/>
        </w:rPr>
      </w:pPr>
      <w:proofErr w:type="gramStart"/>
      <w:r w:rsidRPr="001F2D58">
        <w:rPr>
          <w:rFonts w:ascii="Times New Roman" w:hAnsi="Times New Roman"/>
          <w:sz w:val="28"/>
          <w:szCs w:val="28"/>
        </w:rPr>
        <w:t>1) прогнозируемый общий объем доходов бюджета Фонда на 20</w:t>
      </w:r>
      <w:r w:rsidR="00DF2089" w:rsidRPr="001F2D58">
        <w:rPr>
          <w:rFonts w:ascii="Times New Roman" w:hAnsi="Times New Roman"/>
          <w:sz w:val="28"/>
          <w:szCs w:val="28"/>
        </w:rPr>
        <w:t>2</w:t>
      </w:r>
      <w:r w:rsidR="001F2D58" w:rsidRPr="001F2D58">
        <w:rPr>
          <w:rFonts w:ascii="Times New Roman" w:hAnsi="Times New Roman"/>
          <w:sz w:val="28"/>
          <w:szCs w:val="28"/>
        </w:rPr>
        <w:t>6</w:t>
      </w:r>
      <w:r w:rsidRPr="001F2D58">
        <w:rPr>
          <w:rFonts w:ascii="Times New Roman" w:hAnsi="Times New Roman"/>
          <w:sz w:val="28"/>
          <w:szCs w:val="28"/>
        </w:rPr>
        <w:t xml:space="preserve"> год </w:t>
      </w:r>
      <w:r w:rsidRPr="00A54B62">
        <w:rPr>
          <w:rFonts w:ascii="Times New Roman" w:hAnsi="Times New Roman"/>
          <w:sz w:val="28"/>
          <w:szCs w:val="28"/>
        </w:rPr>
        <w:t xml:space="preserve">в сумме </w:t>
      </w:r>
      <w:r w:rsidR="00A54B62" w:rsidRPr="00A54B62">
        <w:rPr>
          <w:rFonts w:ascii="Times New Roman" w:hAnsi="Times New Roman"/>
          <w:sz w:val="28"/>
          <w:szCs w:val="28"/>
        </w:rPr>
        <w:t>32 673 562,3</w:t>
      </w:r>
      <w:r w:rsidR="00BD40CA" w:rsidRPr="00A54B62">
        <w:rPr>
          <w:b/>
        </w:rPr>
        <w:t xml:space="preserve"> </w:t>
      </w:r>
      <w:r w:rsidRPr="00A54B62">
        <w:rPr>
          <w:rFonts w:ascii="Times New Roman" w:hAnsi="Times New Roman"/>
          <w:sz w:val="28"/>
          <w:szCs w:val="28"/>
        </w:rPr>
        <w:t>тыс. рублей, в том числе за счет межбюджетных тран</w:t>
      </w:r>
      <w:r w:rsidRPr="00A54B62">
        <w:rPr>
          <w:rFonts w:ascii="Times New Roman" w:hAnsi="Times New Roman"/>
          <w:sz w:val="28"/>
          <w:szCs w:val="28"/>
        </w:rPr>
        <w:t>с</w:t>
      </w:r>
      <w:r w:rsidRPr="00A54B62">
        <w:rPr>
          <w:rFonts w:ascii="Times New Roman" w:hAnsi="Times New Roman"/>
          <w:sz w:val="28"/>
          <w:szCs w:val="28"/>
        </w:rPr>
        <w:t>фертов, поступающих из бюджета Федерального фонда обязательного медицинского стр</w:t>
      </w:r>
      <w:r w:rsidRPr="00A54B62">
        <w:rPr>
          <w:rFonts w:ascii="Times New Roman" w:hAnsi="Times New Roman"/>
          <w:sz w:val="28"/>
          <w:szCs w:val="28"/>
        </w:rPr>
        <w:t>а</w:t>
      </w:r>
      <w:r w:rsidRPr="00A54B62">
        <w:rPr>
          <w:rFonts w:ascii="Times New Roman" w:hAnsi="Times New Roman"/>
          <w:sz w:val="28"/>
          <w:szCs w:val="28"/>
        </w:rPr>
        <w:t xml:space="preserve">хования, в сумме </w:t>
      </w:r>
      <w:r w:rsidR="00A54B62" w:rsidRPr="00A54B62">
        <w:rPr>
          <w:rFonts w:ascii="Times New Roman" w:hAnsi="Times New Roman"/>
          <w:sz w:val="28"/>
          <w:szCs w:val="28"/>
        </w:rPr>
        <w:t>32 223 562,3</w:t>
      </w:r>
      <w:r w:rsidR="002332F9" w:rsidRPr="00A54B62">
        <w:t xml:space="preserve"> </w:t>
      </w:r>
      <w:r w:rsidRPr="00A54B62">
        <w:rPr>
          <w:rFonts w:ascii="Times New Roman" w:hAnsi="Times New Roman"/>
          <w:sz w:val="28"/>
          <w:szCs w:val="28"/>
        </w:rPr>
        <w:t>тыс. рублей</w:t>
      </w:r>
      <w:r w:rsidR="00F20BAB" w:rsidRPr="00A54B62">
        <w:rPr>
          <w:rFonts w:ascii="Times New Roman" w:hAnsi="Times New Roman"/>
          <w:sz w:val="28"/>
          <w:szCs w:val="28"/>
        </w:rPr>
        <w:t>,</w:t>
      </w:r>
      <w:r w:rsidRPr="00A54B62">
        <w:rPr>
          <w:rFonts w:ascii="Times New Roman" w:hAnsi="Times New Roman"/>
          <w:sz w:val="28"/>
          <w:szCs w:val="28"/>
        </w:rPr>
        <w:t xml:space="preserve"> </w:t>
      </w:r>
      <w:r w:rsidRPr="001F2D58">
        <w:rPr>
          <w:rFonts w:ascii="Times New Roman" w:hAnsi="Times New Roman"/>
          <w:sz w:val="28"/>
          <w:szCs w:val="28"/>
        </w:rPr>
        <w:t>и на 20</w:t>
      </w:r>
      <w:r w:rsidR="006E4020" w:rsidRPr="001F2D58">
        <w:rPr>
          <w:rFonts w:ascii="Times New Roman" w:hAnsi="Times New Roman"/>
          <w:sz w:val="28"/>
          <w:szCs w:val="28"/>
        </w:rPr>
        <w:t>2</w:t>
      </w:r>
      <w:r w:rsidR="001F2D58" w:rsidRPr="001F2D58">
        <w:rPr>
          <w:rFonts w:ascii="Times New Roman" w:hAnsi="Times New Roman"/>
          <w:sz w:val="28"/>
          <w:szCs w:val="28"/>
        </w:rPr>
        <w:t>7</w:t>
      </w:r>
      <w:r w:rsidRPr="001F2D58">
        <w:rPr>
          <w:rFonts w:ascii="Times New Roman" w:hAnsi="Times New Roman"/>
          <w:sz w:val="28"/>
          <w:szCs w:val="28"/>
        </w:rPr>
        <w:t xml:space="preserve"> год </w:t>
      </w:r>
      <w:r w:rsidRPr="001F2D58">
        <w:rPr>
          <w:rFonts w:ascii="Times New Roman" w:hAnsi="Times New Roman"/>
          <w:sz w:val="28"/>
          <w:szCs w:val="28"/>
        </w:rPr>
        <w:br/>
        <w:t xml:space="preserve">в </w:t>
      </w:r>
      <w:r w:rsidRPr="00A54B62">
        <w:rPr>
          <w:rFonts w:ascii="Times New Roman" w:hAnsi="Times New Roman"/>
          <w:sz w:val="28"/>
          <w:szCs w:val="28"/>
        </w:rPr>
        <w:t xml:space="preserve">сумме </w:t>
      </w:r>
      <w:r w:rsidR="00A54B62" w:rsidRPr="00A54B62">
        <w:rPr>
          <w:rFonts w:ascii="Times New Roman" w:hAnsi="Times New Roman"/>
          <w:sz w:val="28"/>
          <w:szCs w:val="28"/>
        </w:rPr>
        <w:t>34 877 298,3</w:t>
      </w:r>
      <w:r w:rsidR="00F20BAB" w:rsidRPr="00A54B62">
        <w:rPr>
          <w:rFonts w:ascii="Times New Roman" w:hAnsi="Times New Roman"/>
          <w:sz w:val="28"/>
          <w:szCs w:val="28"/>
        </w:rPr>
        <w:t xml:space="preserve"> тыс. рублей</w:t>
      </w:r>
      <w:r w:rsidRPr="00A54B62">
        <w:rPr>
          <w:rFonts w:ascii="Times New Roman" w:hAnsi="Times New Roman"/>
          <w:sz w:val="28"/>
          <w:szCs w:val="28"/>
        </w:rPr>
        <w:t>, в том числе за счет межбюджетных трансфертов, п</w:t>
      </w:r>
      <w:r w:rsidRPr="00A54B62">
        <w:rPr>
          <w:rFonts w:ascii="Times New Roman" w:hAnsi="Times New Roman"/>
          <w:sz w:val="28"/>
          <w:szCs w:val="28"/>
        </w:rPr>
        <w:t>о</w:t>
      </w:r>
      <w:r w:rsidRPr="00A54B62">
        <w:rPr>
          <w:rFonts w:ascii="Times New Roman" w:hAnsi="Times New Roman"/>
          <w:sz w:val="28"/>
          <w:szCs w:val="28"/>
        </w:rPr>
        <w:t>ступающих из бюджета</w:t>
      </w:r>
      <w:proofErr w:type="gramEnd"/>
      <w:r w:rsidRPr="00A54B62">
        <w:rPr>
          <w:rFonts w:ascii="Times New Roman" w:hAnsi="Times New Roman"/>
          <w:sz w:val="28"/>
          <w:szCs w:val="28"/>
        </w:rPr>
        <w:t xml:space="preserve"> Федерального фонда обязательного медицинского страхов</w:t>
      </w:r>
      <w:r w:rsidRPr="00A54B62">
        <w:rPr>
          <w:rFonts w:ascii="Times New Roman" w:hAnsi="Times New Roman"/>
          <w:sz w:val="28"/>
          <w:szCs w:val="28"/>
        </w:rPr>
        <w:t>а</w:t>
      </w:r>
      <w:r w:rsidRPr="00A54B62">
        <w:rPr>
          <w:rFonts w:ascii="Times New Roman" w:hAnsi="Times New Roman"/>
          <w:sz w:val="28"/>
          <w:szCs w:val="28"/>
        </w:rPr>
        <w:t xml:space="preserve">ния, в сумме </w:t>
      </w:r>
      <w:r w:rsidR="00A54B62" w:rsidRPr="00A54B62">
        <w:rPr>
          <w:rFonts w:ascii="Times New Roman" w:hAnsi="Times New Roman"/>
          <w:sz w:val="28"/>
          <w:szCs w:val="28"/>
        </w:rPr>
        <w:t>34 427 298,3</w:t>
      </w:r>
      <w:r w:rsidRPr="00A54B62">
        <w:rPr>
          <w:rFonts w:ascii="Times New Roman" w:hAnsi="Times New Roman"/>
          <w:sz w:val="28"/>
          <w:szCs w:val="28"/>
        </w:rPr>
        <w:t xml:space="preserve"> тыс. рублей;</w:t>
      </w:r>
    </w:p>
    <w:p w:rsidR="0084013E" w:rsidRPr="00514799" w:rsidRDefault="0084013E" w:rsidP="00233D58">
      <w:pPr>
        <w:pStyle w:val="af0"/>
        <w:tabs>
          <w:tab w:val="left" w:pos="1080"/>
        </w:tabs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pacing w:val="-4"/>
          <w:sz w:val="28"/>
          <w:szCs w:val="28"/>
          <w:highlight w:val="yellow"/>
        </w:rPr>
      </w:pPr>
      <w:r w:rsidRPr="001F2D58">
        <w:rPr>
          <w:rFonts w:ascii="Times New Roman" w:hAnsi="Times New Roman"/>
          <w:spacing w:val="-2"/>
          <w:sz w:val="28"/>
          <w:szCs w:val="28"/>
        </w:rPr>
        <w:t>2) общий объем расходов бюджета Фонда на 20</w:t>
      </w:r>
      <w:r w:rsidR="0054004B" w:rsidRPr="001F2D58">
        <w:rPr>
          <w:rFonts w:ascii="Times New Roman" w:hAnsi="Times New Roman"/>
          <w:spacing w:val="-2"/>
          <w:sz w:val="28"/>
          <w:szCs w:val="28"/>
        </w:rPr>
        <w:t>2</w:t>
      </w:r>
      <w:r w:rsidR="001F2D58" w:rsidRPr="001F2D58">
        <w:rPr>
          <w:rFonts w:ascii="Times New Roman" w:hAnsi="Times New Roman"/>
          <w:spacing w:val="-2"/>
          <w:sz w:val="28"/>
          <w:szCs w:val="28"/>
        </w:rPr>
        <w:t>6</w:t>
      </w:r>
      <w:r w:rsidRPr="001F2D58">
        <w:rPr>
          <w:rFonts w:ascii="Times New Roman" w:hAnsi="Times New Roman"/>
          <w:spacing w:val="-2"/>
          <w:sz w:val="28"/>
          <w:szCs w:val="28"/>
        </w:rPr>
        <w:t xml:space="preserve"> год в</w:t>
      </w:r>
      <w:r w:rsidRPr="001F2D58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1F2D58">
        <w:rPr>
          <w:rFonts w:ascii="Times New Roman" w:hAnsi="Times New Roman"/>
          <w:spacing w:val="-4"/>
          <w:sz w:val="28"/>
          <w:szCs w:val="28"/>
        </w:rPr>
        <w:t xml:space="preserve">сумме </w:t>
      </w:r>
      <w:r w:rsidR="00DE628F" w:rsidRPr="00514799">
        <w:rPr>
          <w:rFonts w:ascii="Times New Roman" w:hAnsi="Times New Roman"/>
          <w:spacing w:val="-4"/>
          <w:sz w:val="28"/>
          <w:szCs w:val="28"/>
          <w:highlight w:val="yellow"/>
        </w:rPr>
        <w:br/>
      </w:r>
      <w:r w:rsidR="00A54B62" w:rsidRPr="00A54B62">
        <w:rPr>
          <w:rFonts w:ascii="Times New Roman" w:hAnsi="Times New Roman"/>
          <w:sz w:val="28"/>
          <w:szCs w:val="28"/>
        </w:rPr>
        <w:t>32 673 562,3</w:t>
      </w:r>
      <w:r w:rsidR="00A54B62" w:rsidRPr="00A54B62">
        <w:rPr>
          <w:b/>
        </w:rPr>
        <w:t xml:space="preserve"> </w:t>
      </w:r>
      <w:r w:rsidRPr="00A54B62">
        <w:rPr>
          <w:rFonts w:ascii="Times New Roman" w:hAnsi="Times New Roman"/>
          <w:spacing w:val="-4"/>
          <w:sz w:val="28"/>
          <w:szCs w:val="28"/>
        </w:rPr>
        <w:t>тыс. рублей и</w:t>
      </w:r>
      <w:r w:rsidRPr="001F2D58">
        <w:rPr>
          <w:rFonts w:ascii="Times New Roman" w:hAnsi="Times New Roman"/>
          <w:spacing w:val="-4"/>
          <w:sz w:val="28"/>
          <w:szCs w:val="28"/>
        </w:rPr>
        <w:t xml:space="preserve"> на 20</w:t>
      </w:r>
      <w:r w:rsidR="006E4020" w:rsidRPr="001F2D58">
        <w:rPr>
          <w:rFonts w:ascii="Times New Roman" w:hAnsi="Times New Roman"/>
          <w:spacing w:val="-4"/>
          <w:sz w:val="28"/>
          <w:szCs w:val="28"/>
        </w:rPr>
        <w:t>2</w:t>
      </w:r>
      <w:r w:rsidR="001F2D58" w:rsidRPr="001F2D58">
        <w:rPr>
          <w:rFonts w:ascii="Times New Roman" w:hAnsi="Times New Roman"/>
          <w:spacing w:val="-4"/>
          <w:sz w:val="28"/>
          <w:szCs w:val="28"/>
        </w:rPr>
        <w:t>7</w:t>
      </w:r>
      <w:r w:rsidRPr="001F2D58">
        <w:rPr>
          <w:rFonts w:ascii="Times New Roman" w:hAnsi="Times New Roman"/>
          <w:spacing w:val="-4"/>
          <w:sz w:val="28"/>
          <w:szCs w:val="28"/>
        </w:rPr>
        <w:t xml:space="preserve"> год в </w:t>
      </w:r>
      <w:r w:rsidRPr="00A54B62">
        <w:rPr>
          <w:rFonts w:ascii="Times New Roman" w:hAnsi="Times New Roman"/>
          <w:spacing w:val="-4"/>
          <w:sz w:val="28"/>
          <w:szCs w:val="28"/>
        </w:rPr>
        <w:t xml:space="preserve">сумме </w:t>
      </w:r>
      <w:r w:rsidR="00A54B62" w:rsidRPr="00A54B62">
        <w:rPr>
          <w:rFonts w:ascii="Times New Roman" w:hAnsi="Times New Roman"/>
          <w:sz w:val="28"/>
          <w:szCs w:val="28"/>
        </w:rPr>
        <w:t>34 877 298,3</w:t>
      </w:r>
      <w:r w:rsidR="00DE628F" w:rsidRPr="00A54B62">
        <w:rPr>
          <w:rFonts w:ascii="Times New Roman" w:hAnsi="Times New Roman"/>
          <w:sz w:val="28"/>
          <w:szCs w:val="28"/>
        </w:rPr>
        <w:t xml:space="preserve"> </w:t>
      </w:r>
      <w:r w:rsidRPr="00A54B62">
        <w:rPr>
          <w:rFonts w:ascii="Times New Roman" w:hAnsi="Times New Roman"/>
          <w:spacing w:val="-4"/>
          <w:sz w:val="28"/>
          <w:szCs w:val="28"/>
        </w:rPr>
        <w:t>тыс. ру</w:t>
      </w:r>
      <w:r w:rsidRPr="00A54B62">
        <w:rPr>
          <w:rFonts w:ascii="Times New Roman" w:hAnsi="Times New Roman"/>
          <w:spacing w:val="-4"/>
          <w:sz w:val="28"/>
          <w:szCs w:val="28"/>
        </w:rPr>
        <w:t>б</w:t>
      </w:r>
      <w:r w:rsidRPr="00A54B62">
        <w:rPr>
          <w:rFonts w:ascii="Times New Roman" w:hAnsi="Times New Roman"/>
          <w:spacing w:val="-4"/>
          <w:sz w:val="28"/>
          <w:szCs w:val="28"/>
        </w:rPr>
        <w:t>лей.</w:t>
      </w:r>
    </w:p>
    <w:p w:rsidR="00DB6376" w:rsidRPr="00514799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2</w:t>
      </w: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Утвердить доходы бюджета Фонда по кодам бюджетной классифик</w:t>
      </w:r>
      <w:r w:rsidRPr="001F2D58">
        <w:rPr>
          <w:rFonts w:ascii="Times New Roman" w:hAnsi="Times New Roman" w:cs="Times New Roman"/>
          <w:sz w:val="28"/>
          <w:szCs w:val="28"/>
        </w:rPr>
        <w:t>а</w:t>
      </w:r>
      <w:r w:rsidRPr="001F2D58">
        <w:rPr>
          <w:rFonts w:ascii="Times New Roman" w:hAnsi="Times New Roman" w:cs="Times New Roman"/>
          <w:sz w:val="28"/>
          <w:szCs w:val="28"/>
        </w:rPr>
        <w:t>ции доходов бюджетов Российской Федерации:</w:t>
      </w:r>
    </w:p>
    <w:p w:rsidR="0084013E" w:rsidRPr="001F2D58" w:rsidRDefault="0084013E" w:rsidP="00233D58">
      <w:pPr>
        <w:pStyle w:val="ConsPlusNormal"/>
        <w:widowControl/>
        <w:tabs>
          <w:tab w:val="left" w:pos="0"/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1) на 20</w:t>
      </w:r>
      <w:r w:rsidR="001F2D58" w:rsidRPr="001F2D58">
        <w:rPr>
          <w:rFonts w:ascii="Times New Roman" w:hAnsi="Times New Roman" w:cs="Times New Roman"/>
          <w:sz w:val="28"/>
          <w:szCs w:val="28"/>
        </w:rPr>
        <w:t>25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9D092B" w:rsidRPr="001F2D58">
        <w:rPr>
          <w:rFonts w:ascii="Times New Roman" w:hAnsi="Times New Roman" w:cs="Times New Roman"/>
          <w:sz w:val="28"/>
          <w:szCs w:val="28"/>
        </w:rPr>
        <w:t>1</w:t>
      </w:r>
      <w:r w:rsidRPr="001F2D58">
        <w:rPr>
          <w:rFonts w:ascii="Times New Roman" w:hAnsi="Times New Roman" w:cs="Times New Roman"/>
          <w:sz w:val="28"/>
          <w:szCs w:val="28"/>
        </w:rPr>
        <w:t xml:space="preserve"> к настоящему Закону края;</w:t>
      </w:r>
    </w:p>
    <w:p w:rsidR="0084013E" w:rsidRPr="001F2D58" w:rsidRDefault="0084013E" w:rsidP="00233D58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lastRenderedPageBreak/>
        <w:t>2) на плановый период 20</w:t>
      </w:r>
      <w:r w:rsidR="0054004B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6</w:t>
      </w:r>
      <w:r w:rsidRPr="001F2D58">
        <w:rPr>
          <w:rFonts w:ascii="Times New Roman" w:hAnsi="Times New Roman" w:cs="Times New Roman"/>
          <w:sz w:val="28"/>
          <w:szCs w:val="28"/>
        </w:rPr>
        <w:t xml:space="preserve"> и 20</w:t>
      </w:r>
      <w:r w:rsidR="006E4020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7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1F7B98" w:rsidRPr="001F2D58">
        <w:rPr>
          <w:rFonts w:ascii="Times New Roman" w:hAnsi="Times New Roman" w:cs="Times New Roman"/>
          <w:sz w:val="28"/>
          <w:szCs w:val="28"/>
        </w:rPr>
        <w:t>2</w:t>
      </w:r>
      <w:r w:rsidRPr="001F2D58">
        <w:rPr>
          <w:rFonts w:ascii="Times New Roman" w:hAnsi="Times New Roman" w:cs="Times New Roman"/>
          <w:sz w:val="28"/>
          <w:szCs w:val="28"/>
        </w:rPr>
        <w:t xml:space="preserve"> к н</w:t>
      </w:r>
      <w:r w:rsidRPr="001F2D58">
        <w:rPr>
          <w:rFonts w:ascii="Times New Roman" w:hAnsi="Times New Roman" w:cs="Times New Roman"/>
          <w:sz w:val="28"/>
          <w:szCs w:val="28"/>
        </w:rPr>
        <w:t>а</w:t>
      </w:r>
      <w:r w:rsidRPr="001F2D58">
        <w:rPr>
          <w:rFonts w:ascii="Times New Roman" w:hAnsi="Times New Roman" w:cs="Times New Roman"/>
          <w:sz w:val="28"/>
          <w:szCs w:val="28"/>
        </w:rPr>
        <w:t>стоящему Закону края.</w:t>
      </w:r>
    </w:p>
    <w:p w:rsidR="00DB6376" w:rsidRPr="00514799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3</w:t>
      </w: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 xml:space="preserve">Утвердить распределение бюджетных ассигнований бюджета Фонда по разделам, подразделам, целевым статьям и видам </w:t>
      </w:r>
      <w:proofErr w:type="gramStart"/>
      <w:r w:rsidRPr="001F2D58">
        <w:rPr>
          <w:rFonts w:ascii="Times New Roman" w:hAnsi="Times New Roman" w:cs="Times New Roman"/>
          <w:sz w:val="28"/>
          <w:szCs w:val="28"/>
        </w:rPr>
        <w:t>расходов классификации расходов бюджетов Российской Федерации</w:t>
      </w:r>
      <w:proofErr w:type="gramEnd"/>
      <w:r w:rsidRPr="001F2D58">
        <w:rPr>
          <w:rFonts w:ascii="Times New Roman" w:hAnsi="Times New Roman" w:cs="Times New Roman"/>
          <w:sz w:val="28"/>
          <w:szCs w:val="28"/>
        </w:rPr>
        <w:t>:</w:t>
      </w:r>
    </w:p>
    <w:p w:rsidR="0084013E" w:rsidRPr="001F2D58" w:rsidRDefault="0084013E" w:rsidP="00233D58">
      <w:pPr>
        <w:pStyle w:val="ConsPlusNormal"/>
        <w:widowControl/>
        <w:tabs>
          <w:tab w:val="left" w:pos="0"/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1) на 20</w:t>
      </w:r>
      <w:r w:rsidR="001F2D58" w:rsidRPr="001F2D58">
        <w:rPr>
          <w:rFonts w:ascii="Times New Roman" w:hAnsi="Times New Roman" w:cs="Times New Roman"/>
          <w:sz w:val="28"/>
          <w:szCs w:val="28"/>
        </w:rPr>
        <w:t>25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 согласно приложению </w:t>
      </w:r>
      <w:r w:rsidR="001F7B98" w:rsidRPr="001F2D58">
        <w:rPr>
          <w:rFonts w:ascii="Times New Roman" w:hAnsi="Times New Roman" w:cs="Times New Roman"/>
          <w:sz w:val="28"/>
          <w:szCs w:val="28"/>
        </w:rPr>
        <w:t>3</w:t>
      </w:r>
      <w:r w:rsidRPr="001F2D58">
        <w:rPr>
          <w:rFonts w:ascii="Times New Roman" w:hAnsi="Times New Roman" w:cs="Times New Roman"/>
          <w:sz w:val="28"/>
          <w:szCs w:val="28"/>
        </w:rPr>
        <w:t xml:space="preserve"> к настоящему Закону края;</w:t>
      </w:r>
    </w:p>
    <w:p w:rsidR="0084013E" w:rsidRPr="001F2D58" w:rsidRDefault="0084013E" w:rsidP="00233D58">
      <w:pPr>
        <w:pStyle w:val="ConsPlusNormal"/>
        <w:widowControl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2) на плановый период 20</w:t>
      </w:r>
      <w:r w:rsidR="0054004B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6</w:t>
      </w:r>
      <w:r w:rsidRPr="001F2D58">
        <w:rPr>
          <w:rFonts w:ascii="Times New Roman" w:hAnsi="Times New Roman" w:cs="Times New Roman"/>
          <w:sz w:val="28"/>
          <w:szCs w:val="28"/>
        </w:rPr>
        <w:t xml:space="preserve"> и 20</w:t>
      </w:r>
      <w:r w:rsidR="008225F5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7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1F7B98" w:rsidRPr="001F2D58">
        <w:rPr>
          <w:rFonts w:ascii="Times New Roman" w:hAnsi="Times New Roman" w:cs="Times New Roman"/>
          <w:sz w:val="28"/>
          <w:szCs w:val="28"/>
        </w:rPr>
        <w:t>4</w:t>
      </w:r>
      <w:r w:rsidRPr="001F2D58">
        <w:rPr>
          <w:rFonts w:ascii="Times New Roman" w:hAnsi="Times New Roman" w:cs="Times New Roman"/>
          <w:sz w:val="28"/>
          <w:szCs w:val="28"/>
        </w:rPr>
        <w:t xml:space="preserve"> к н</w:t>
      </w:r>
      <w:r w:rsidRPr="001F2D58">
        <w:rPr>
          <w:rFonts w:ascii="Times New Roman" w:hAnsi="Times New Roman" w:cs="Times New Roman"/>
          <w:sz w:val="28"/>
          <w:szCs w:val="28"/>
        </w:rPr>
        <w:t>а</w:t>
      </w:r>
      <w:r w:rsidRPr="001F2D58">
        <w:rPr>
          <w:rFonts w:ascii="Times New Roman" w:hAnsi="Times New Roman" w:cs="Times New Roman"/>
          <w:sz w:val="28"/>
          <w:szCs w:val="28"/>
        </w:rPr>
        <w:t>стоящему Закону края.</w:t>
      </w:r>
    </w:p>
    <w:p w:rsidR="00DB6376" w:rsidRPr="001F2D58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4</w:t>
      </w:r>
    </w:p>
    <w:p w:rsidR="0084013E" w:rsidRPr="001F2D58" w:rsidRDefault="0084013E" w:rsidP="00233D58">
      <w:pPr>
        <w:pStyle w:val="ConsPlusNormal"/>
        <w:widowControl/>
        <w:tabs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1. Утвердить объем межбюджетных трансфертов, получаемых Фо</w:t>
      </w:r>
      <w:r w:rsidRPr="001F2D58">
        <w:rPr>
          <w:rFonts w:ascii="Times New Roman" w:hAnsi="Times New Roman" w:cs="Times New Roman"/>
          <w:sz w:val="28"/>
          <w:szCs w:val="28"/>
        </w:rPr>
        <w:t>н</w:t>
      </w:r>
      <w:r w:rsidRPr="001F2D58">
        <w:rPr>
          <w:rFonts w:ascii="Times New Roman" w:hAnsi="Times New Roman" w:cs="Times New Roman"/>
          <w:sz w:val="28"/>
          <w:szCs w:val="28"/>
        </w:rPr>
        <w:t>дом:</w:t>
      </w:r>
    </w:p>
    <w:p w:rsidR="0084013E" w:rsidRPr="001F2D58" w:rsidRDefault="0084013E" w:rsidP="00233D58">
      <w:pPr>
        <w:pStyle w:val="ConsPlusNormal"/>
        <w:tabs>
          <w:tab w:val="left" w:pos="0"/>
          <w:tab w:val="left" w:pos="1080"/>
          <w:tab w:val="left" w:pos="1134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1) в 20</w:t>
      </w:r>
      <w:r w:rsidR="001F2D58" w:rsidRPr="001F2D58">
        <w:rPr>
          <w:rFonts w:ascii="Times New Roman" w:hAnsi="Times New Roman" w:cs="Times New Roman"/>
          <w:sz w:val="28"/>
          <w:szCs w:val="28"/>
        </w:rPr>
        <w:t>25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году согласно приложению </w:t>
      </w:r>
      <w:r w:rsidR="001F7B98" w:rsidRPr="001F2D58">
        <w:rPr>
          <w:rFonts w:ascii="Times New Roman" w:hAnsi="Times New Roman" w:cs="Times New Roman"/>
          <w:sz w:val="28"/>
          <w:szCs w:val="28"/>
        </w:rPr>
        <w:t>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к настоящему Закону края;</w:t>
      </w:r>
    </w:p>
    <w:p w:rsidR="0084013E" w:rsidRPr="001F2D58" w:rsidRDefault="0084013E" w:rsidP="00233D58">
      <w:pPr>
        <w:pStyle w:val="ConsPlusNormal"/>
        <w:tabs>
          <w:tab w:val="left" w:pos="1080"/>
          <w:tab w:val="left" w:pos="1134"/>
        </w:tabs>
        <w:ind w:firstLine="709"/>
        <w:jc w:val="both"/>
        <w:rPr>
          <w:rFonts w:ascii="Times New Roman" w:hAnsi="Times New Roman" w:cs="Times New Roman"/>
        </w:rPr>
      </w:pPr>
      <w:r w:rsidRPr="001F2D58">
        <w:rPr>
          <w:rFonts w:ascii="Times New Roman" w:hAnsi="Times New Roman" w:cs="Times New Roman"/>
          <w:sz w:val="28"/>
          <w:szCs w:val="28"/>
        </w:rPr>
        <w:t>2) в плановом периоде 20</w:t>
      </w:r>
      <w:r w:rsidR="0054004B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6</w:t>
      </w:r>
      <w:r w:rsidRPr="001F2D58">
        <w:rPr>
          <w:rFonts w:ascii="Times New Roman" w:hAnsi="Times New Roman" w:cs="Times New Roman"/>
          <w:sz w:val="28"/>
          <w:szCs w:val="28"/>
        </w:rPr>
        <w:t xml:space="preserve"> и 20</w:t>
      </w:r>
      <w:r w:rsidR="008225F5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7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годов согласно приложению </w:t>
      </w:r>
      <w:r w:rsidR="001F7B98" w:rsidRPr="001F2D58">
        <w:rPr>
          <w:rFonts w:ascii="Times New Roman" w:hAnsi="Times New Roman" w:cs="Times New Roman"/>
          <w:sz w:val="28"/>
          <w:szCs w:val="28"/>
        </w:rPr>
        <w:t>6</w:t>
      </w:r>
      <w:r w:rsidRPr="001F2D58">
        <w:rPr>
          <w:rFonts w:ascii="Times New Roman" w:hAnsi="Times New Roman" w:cs="Times New Roman"/>
          <w:sz w:val="28"/>
          <w:szCs w:val="28"/>
        </w:rPr>
        <w:t xml:space="preserve"> к н</w:t>
      </w:r>
      <w:r w:rsidRPr="001F2D58">
        <w:rPr>
          <w:rFonts w:ascii="Times New Roman" w:hAnsi="Times New Roman" w:cs="Times New Roman"/>
          <w:sz w:val="28"/>
          <w:szCs w:val="28"/>
        </w:rPr>
        <w:t>а</w:t>
      </w:r>
      <w:r w:rsidRPr="001F2D58">
        <w:rPr>
          <w:rFonts w:ascii="Times New Roman" w:hAnsi="Times New Roman" w:cs="Times New Roman"/>
          <w:sz w:val="28"/>
          <w:szCs w:val="28"/>
        </w:rPr>
        <w:t>стоящему Закону края.</w:t>
      </w:r>
    </w:p>
    <w:p w:rsidR="0084013E" w:rsidRPr="001F2D58" w:rsidRDefault="0084013E" w:rsidP="00233D58">
      <w:pPr>
        <w:pStyle w:val="ConsPlusNormal"/>
        <w:tabs>
          <w:tab w:val="left" w:pos="1134"/>
        </w:tabs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2. Межбюджетные трансферты направляются на выполнение террит</w:t>
      </w:r>
      <w:r w:rsidRPr="001F2D58">
        <w:rPr>
          <w:rFonts w:ascii="Times New Roman" w:hAnsi="Times New Roman" w:cs="Times New Roman"/>
          <w:sz w:val="28"/>
          <w:szCs w:val="28"/>
        </w:rPr>
        <w:t>о</w:t>
      </w:r>
      <w:r w:rsidRPr="001F2D58">
        <w:rPr>
          <w:rFonts w:ascii="Times New Roman" w:hAnsi="Times New Roman" w:cs="Times New Roman"/>
          <w:sz w:val="28"/>
          <w:szCs w:val="28"/>
        </w:rPr>
        <w:t>риальной программы обязательного медицинского страхования в рамках б</w:t>
      </w:r>
      <w:r w:rsidRPr="001F2D58">
        <w:rPr>
          <w:rFonts w:ascii="Times New Roman" w:hAnsi="Times New Roman" w:cs="Times New Roman"/>
          <w:sz w:val="28"/>
          <w:szCs w:val="28"/>
        </w:rPr>
        <w:t>а</w:t>
      </w:r>
      <w:r w:rsidRPr="001F2D58">
        <w:rPr>
          <w:rFonts w:ascii="Times New Roman" w:hAnsi="Times New Roman" w:cs="Times New Roman"/>
          <w:sz w:val="28"/>
          <w:szCs w:val="28"/>
        </w:rPr>
        <w:t>зовой программы обязательного медицинского страхования.</w:t>
      </w:r>
    </w:p>
    <w:p w:rsidR="00DB6376" w:rsidRPr="001F2D58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5</w:t>
      </w:r>
    </w:p>
    <w:p w:rsidR="0084013E" w:rsidRPr="0088786C" w:rsidRDefault="0084013E" w:rsidP="001F7B98">
      <w:pPr>
        <w:pStyle w:val="ConsPlusNormal"/>
        <w:numPr>
          <w:ilvl w:val="0"/>
          <w:numId w:val="19"/>
        </w:numPr>
        <w:tabs>
          <w:tab w:val="left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8786C">
        <w:rPr>
          <w:rFonts w:ascii="Times New Roman" w:hAnsi="Times New Roman" w:cs="Times New Roman"/>
          <w:sz w:val="28"/>
          <w:szCs w:val="28"/>
        </w:rPr>
        <w:t xml:space="preserve">Установить </w:t>
      </w:r>
      <w:r w:rsidR="001F7B98" w:rsidRPr="0088786C">
        <w:rPr>
          <w:rFonts w:ascii="Times New Roman" w:hAnsi="Times New Roman" w:cs="Times New Roman"/>
          <w:sz w:val="28"/>
          <w:szCs w:val="28"/>
        </w:rPr>
        <w:t xml:space="preserve">общий размер </w:t>
      </w:r>
      <w:r w:rsidR="00F20BAB" w:rsidRPr="0088786C">
        <w:rPr>
          <w:rFonts w:ascii="Times New Roman" w:hAnsi="Times New Roman" w:cs="Times New Roman"/>
          <w:sz w:val="28"/>
          <w:szCs w:val="28"/>
        </w:rPr>
        <w:t xml:space="preserve">средств </w:t>
      </w:r>
      <w:r w:rsidRPr="0088786C">
        <w:rPr>
          <w:rFonts w:ascii="Times New Roman" w:hAnsi="Times New Roman" w:cs="Times New Roman"/>
          <w:sz w:val="28"/>
          <w:szCs w:val="28"/>
        </w:rPr>
        <w:t>нормированн</w:t>
      </w:r>
      <w:r w:rsidR="00BF7CD2" w:rsidRPr="0088786C">
        <w:rPr>
          <w:rFonts w:ascii="Times New Roman" w:hAnsi="Times New Roman" w:cs="Times New Roman"/>
          <w:sz w:val="28"/>
          <w:szCs w:val="28"/>
        </w:rPr>
        <w:t>ого</w:t>
      </w:r>
      <w:r w:rsidRPr="0088786C">
        <w:rPr>
          <w:rFonts w:ascii="Times New Roman" w:hAnsi="Times New Roman" w:cs="Times New Roman"/>
          <w:sz w:val="28"/>
          <w:szCs w:val="28"/>
        </w:rPr>
        <w:t xml:space="preserve"> страхово</w:t>
      </w:r>
      <w:r w:rsidR="00BF7CD2" w:rsidRPr="0088786C">
        <w:rPr>
          <w:rFonts w:ascii="Times New Roman" w:hAnsi="Times New Roman" w:cs="Times New Roman"/>
          <w:sz w:val="28"/>
          <w:szCs w:val="28"/>
        </w:rPr>
        <w:t>го</w:t>
      </w:r>
      <w:r w:rsidRPr="0088786C">
        <w:rPr>
          <w:rFonts w:ascii="Times New Roman" w:hAnsi="Times New Roman" w:cs="Times New Roman"/>
          <w:sz w:val="28"/>
          <w:szCs w:val="28"/>
        </w:rPr>
        <w:t xml:space="preserve"> запас</w:t>
      </w:r>
      <w:r w:rsidR="00BF7CD2" w:rsidRPr="0088786C">
        <w:rPr>
          <w:rFonts w:ascii="Times New Roman" w:hAnsi="Times New Roman" w:cs="Times New Roman"/>
          <w:sz w:val="28"/>
          <w:szCs w:val="28"/>
        </w:rPr>
        <w:t>а</w:t>
      </w:r>
      <w:r w:rsidRPr="0088786C">
        <w:rPr>
          <w:rFonts w:ascii="Times New Roman" w:hAnsi="Times New Roman" w:cs="Times New Roman"/>
          <w:sz w:val="28"/>
          <w:szCs w:val="28"/>
        </w:rPr>
        <w:t xml:space="preserve"> Фо</w:t>
      </w:r>
      <w:r w:rsidRPr="0088786C">
        <w:rPr>
          <w:rFonts w:ascii="Times New Roman" w:hAnsi="Times New Roman" w:cs="Times New Roman"/>
          <w:sz w:val="28"/>
          <w:szCs w:val="28"/>
        </w:rPr>
        <w:t>н</w:t>
      </w:r>
      <w:r w:rsidRPr="0088786C">
        <w:rPr>
          <w:rFonts w:ascii="Times New Roman" w:hAnsi="Times New Roman" w:cs="Times New Roman"/>
          <w:sz w:val="28"/>
          <w:szCs w:val="28"/>
        </w:rPr>
        <w:t>да на 20</w:t>
      </w:r>
      <w:r w:rsidR="001F2D58" w:rsidRPr="0088786C">
        <w:rPr>
          <w:rFonts w:ascii="Times New Roman" w:hAnsi="Times New Roman" w:cs="Times New Roman"/>
          <w:sz w:val="28"/>
          <w:szCs w:val="28"/>
        </w:rPr>
        <w:t>25</w:t>
      </w:r>
      <w:r w:rsidRPr="0088786C">
        <w:rPr>
          <w:rFonts w:ascii="Times New Roman" w:hAnsi="Times New Roman" w:cs="Times New Roman"/>
          <w:sz w:val="28"/>
          <w:szCs w:val="28"/>
        </w:rPr>
        <w:t xml:space="preserve"> год в размере </w:t>
      </w:r>
      <w:r w:rsidR="00311191" w:rsidRPr="0088786C">
        <w:rPr>
          <w:rFonts w:ascii="Times New Roman" w:hAnsi="Times New Roman" w:cs="Times New Roman"/>
          <w:sz w:val="28"/>
          <w:szCs w:val="28"/>
          <w:shd w:val="clear" w:color="auto" w:fill="FFFFFF"/>
        </w:rPr>
        <w:t>2 </w:t>
      </w:r>
      <w:r w:rsidR="0088786C" w:rsidRPr="0088786C">
        <w:rPr>
          <w:rFonts w:ascii="Times New Roman" w:hAnsi="Times New Roman" w:cs="Times New Roman"/>
          <w:sz w:val="28"/>
          <w:szCs w:val="28"/>
          <w:shd w:val="clear" w:color="auto" w:fill="FFFFFF"/>
        </w:rPr>
        <w:t>490</w:t>
      </w:r>
      <w:r w:rsidR="00311191" w:rsidRPr="0088786C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88786C" w:rsidRPr="0088786C">
        <w:rPr>
          <w:rFonts w:ascii="Times New Roman" w:hAnsi="Times New Roman" w:cs="Times New Roman"/>
          <w:sz w:val="28"/>
          <w:szCs w:val="28"/>
          <w:shd w:val="clear" w:color="auto" w:fill="FFFFFF"/>
        </w:rPr>
        <w:t>052</w:t>
      </w:r>
      <w:r w:rsidR="00311191" w:rsidRPr="0088786C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A2208B" w:rsidRPr="0088786C">
        <w:rPr>
          <w:rFonts w:ascii="Times New Roman" w:hAnsi="Times New Roman" w:cs="Times New Roman"/>
          <w:sz w:val="28"/>
          <w:szCs w:val="28"/>
          <w:shd w:val="clear" w:color="auto" w:fill="FFFFFF"/>
        </w:rPr>
        <w:t>6</w:t>
      </w:r>
      <w:r w:rsidRPr="0088786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4013E" w:rsidRPr="00D37404" w:rsidRDefault="001F7B98" w:rsidP="00233D58">
      <w:pPr>
        <w:pStyle w:val="af0"/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37404">
        <w:rPr>
          <w:rFonts w:ascii="Times New Roman" w:hAnsi="Times New Roman"/>
          <w:sz w:val="28"/>
          <w:szCs w:val="28"/>
        </w:rPr>
        <w:t xml:space="preserve">2. </w:t>
      </w:r>
      <w:r w:rsidR="0084013E" w:rsidRPr="00D37404">
        <w:rPr>
          <w:rFonts w:ascii="Times New Roman" w:hAnsi="Times New Roman"/>
          <w:sz w:val="28"/>
          <w:szCs w:val="28"/>
        </w:rPr>
        <w:t xml:space="preserve">Средства нормированного страхового запаса используются </w:t>
      </w:r>
      <w:proofErr w:type="gramStart"/>
      <w:r w:rsidR="0084013E" w:rsidRPr="00D37404">
        <w:rPr>
          <w:rFonts w:ascii="Times New Roman" w:hAnsi="Times New Roman"/>
          <w:sz w:val="28"/>
          <w:szCs w:val="28"/>
        </w:rPr>
        <w:t>на</w:t>
      </w:r>
      <w:proofErr w:type="gramEnd"/>
      <w:r w:rsidR="0084013E" w:rsidRPr="00D37404">
        <w:rPr>
          <w:rFonts w:ascii="Times New Roman" w:hAnsi="Times New Roman"/>
          <w:sz w:val="28"/>
          <w:szCs w:val="28"/>
        </w:rPr>
        <w:t>:</w:t>
      </w:r>
    </w:p>
    <w:p w:rsidR="0084013E" w:rsidRPr="00D37404" w:rsidRDefault="0084013E" w:rsidP="00233D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404">
        <w:rPr>
          <w:sz w:val="28"/>
          <w:szCs w:val="28"/>
        </w:rPr>
        <w:t>1) дополнительное финансовое обеспечение реализации территориал</w:t>
      </w:r>
      <w:r w:rsidRPr="00D37404">
        <w:rPr>
          <w:sz w:val="28"/>
          <w:szCs w:val="28"/>
        </w:rPr>
        <w:t>ь</w:t>
      </w:r>
      <w:r w:rsidRPr="00D37404">
        <w:rPr>
          <w:sz w:val="28"/>
          <w:szCs w:val="28"/>
        </w:rPr>
        <w:t>ной программы обязательного медицинского страхования;</w:t>
      </w:r>
    </w:p>
    <w:p w:rsidR="0084013E" w:rsidRPr="00D37404" w:rsidRDefault="0084013E" w:rsidP="00233D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404">
        <w:rPr>
          <w:sz w:val="28"/>
          <w:szCs w:val="28"/>
        </w:rPr>
        <w:t>2) расчеты за медицинскую помощь, оказанную застрахованным лицам за пределами территории субъекта Российской Федерации, в котором выдан полис обязательного медицинского страхования</w:t>
      </w:r>
      <w:r w:rsidR="00680E9E" w:rsidRPr="00D37404">
        <w:rPr>
          <w:sz w:val="28"/>
          <w:szCs w:val="28"/>
        </w:rPr>
        <w:t>;</w:t>
      </w:r>
    </w:p>
    <w:p w:rsidR="006D1C30" w:rsidRPr="00D37404" w:rsidRDefault="0084013E" w:rsidP="00233D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404">
        <w:rPr>
          <w:sz w:val="28"/>
          <w:szCs w:val="28"/>
        </w:rPr>
        <w:t>3) финансовое обеспечение мероприятий по организации дополнител</w:t>
      </w:r>
      <w:r w:rsidRPr="00D37404">
        <w:rPr>
          <w:sz w:val="28"/>
          <w:szCs w:val="28"/>
        </w:rPr>
        <w:t>ь</w:t>
      </w:r>
      <w:r w:rsidRPr="00D37404">
        <w:rPr>
          <w:sz w:val="28"/>
          <w:szCs w:val="28"/>
        </w:rPr>
        <w:t>ного профессионального образования медицинских работников по програ</w:t>
      </w:r>
      <w:r w:rsidRPr="00D37404">
        <w:rPr>
          <w:sz w:val="28"/>
          <w:szCs w:val="28"/>
        </w:rPr>
        <w:t>м</w:t>
      </w:r>
      <w:r w:rsidRPr="00D37404">
        <w:rPr>
          <w:sz w:val="28"/>
          <w:szCs w:val="28"/>
        </w:rPr>
        <w:t>мам повышения квалификации, а также по приобретению и проведению р</w:t>
      </w:r>
      <w:r w:rsidRPr="00D37404">
        <w:rPr>
          <w:sz w:val="28"/>
          <w:szCs w:val="28"/>
        </w:rPr>
        <w:t>е</w:t>
      </w:r>
      <w:r w:rsidRPr="00D37404">
        <w:rPr>
          <w:sz w:val="28"/>
          <w:szCs w:val="28"/>
        </w:rPr>
        <w:t>монта медицинского оборудования</w:t>
      </w:r>
      <w:r w:rsidR="006D1C30" w:rsidRPr="00D37404">
        <w:rPr>
          <w:sz w:val="28"/>
          <w:szCs w:val="28"/>
        </w:rPr>
        <w:t>;</w:t>
      </w:r>
    </w:p>
    <w:p w:rsidR="0084013E" w:rsidRPr="00D37404" w:rsidRDefault="006D1C30" w:rsidP="00233D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404">
        <w:rPr>
          <w:sz w:val="28"/>
          <w:szCs w:val="28"/>
        </w:rPr>
        <w:t xml:space="preserve">4) </w:t>
      </w:r>
      <w:proofErr w:type="spellStart"/>
      <w:r w:rsidRPr="00D37404">
        <w:rPr>
          <w:sz w:val="28"/>
          <w:szCs w:val="28"/>
        </w:rPr>
        <w:t>софинансирование</w:t>
      </w:r>
      <w:proofErr w:type="spellEnd"/>
      <w:r w:rsidRPr="00D37404">
        <w:rPr>
          <w:sz w:val="28"/>
          <w:szCs w:val="28"/>
        </w:rPr>
        <w:t xml:space="preserve"> расходов медицинских организаций на оплату труда врачей и среднего медицинского персонала</w:t>
      </w:r>
      <w:r w:rsidR="00F20BAB" w:rsidRPr="00D37404">
        <w:rPr>
          <w:sz w:val="28"/>
          <w:szCs w:val="28"/>
        </w:rPr>
        <w:t>;</w:t>
      </w:r>
    </w:p>
    <w:p w:rsidR="0083163B" w:rsidRPr="00D37404" w:rsidRDefault="0083163B" w:rsidP="00233D5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37404">
        <w:rPr>
          <w:sz w:val="28"/>
          <w:szCs w:val="28"/>
        </w:rPr>
        <w:t>5) финансовое обеспечение мер по компенсации медицинским орган</w:t>
      </w:r>
      <w:r w:rsidRPr="00D37404">
        <w:rPr>
          <w:sz w:val="28"/>
          <w:szCs w:val="28"/>
        </w:rPr>
        <w:t>и</w:t>
      </w:r>
      <w:r w:rsidRPr="00D37404">
        <w:rPr>
          <w:sz w:val="28"/>
          <w:szCs w:val="28"/>
        </w:rPr>
        <w:t>зациям недополученных доходов в связи с сокращением объемов медици</w:t>
      </w:r>
      <w:r w:rsidRPr="00D37404">
        <w:rPr>
          <w:sz w:val="28"/>
          <w:szCs w:val="28"/>
        </w:rPr>
        <w:t>н</w:t>
      </w:r>
      <w:r w:rsidRPr="00D37404">
        <w:rPr>
          <w:sz w:val="28"/>
          <w:szCs w:val="28"/>
        </w:rPr>
        <w:t>ской помощи, установленных территориальной программой обязательного медицинского страхования, в условиях чрезвычайной ситуации и (или) при возникновении угрозы распространения заболеваний, представляющих опа</w:t>
      </w:r>
      <w:r w:rsidRPr="00D37404">
        <w:rPr>
          <w:sz w:val="28"/>
          <w:szCs w:val="28"/>
        </w:rPr>
        <w:t>с</w:t>
      </w:r>
      <w:r w:rsidRPr="00D37404">
        <w:rPr>
          <w:sz w:val="28"/>
          <w:szCs w:val="28"/>
        </w:rPr>
        <w:t>ность для окружающих.</w:t>
      </w:r>
    </w:p>
    <w:p w:rsidR="007A0A55" w:rsidRPr="00514799" w:rsidRDefault="007A0A55" w:rsidP="00233D58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yellow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6</w:t>
      </w: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622674" w:rsidRPr="001F2D58" w:rsidRDefault="00305743" w:rsidP="00305743">
      <w:pPr>
        <w:pStyle w:val="ConsPlusNormal"/>
        <w:tabs>
          <w:tab w:val="left" w:pos="1080"/>
        </w:tabs>
        <w:ind w:firstLine="709"/>
        <w:jc w:val="both"/>
        <w:outlineLvl w:val="1"/>
        <w:rPr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 xml:space="preserve">1. Установить, что основанием для внесения изменений в показатели </w:t>
      </w:r>
      <w:r w:rsidR="00622674" w:rsidRPr="001F2D58">
        <w:rPr>
          <w:rFonts w:ascii="Times New Roman" w:hAnsi="Times New Roman" w:cs="Times New Roman"/>
          <w:sz w:val="28"/>
          <w:szCs w:val="28"/>
        </w:rPr>
        <w:lastRenderedPageBreak/>
        <w:t>сводной бюджетной росписи бюджета Фонда без внесения изменений в н</w:t>
      </w:r>
      <w:r w:rsidR="00622674" w:rsidRPr="001F2D58">
        <w:rPr>
          <w:rFonts w:ascii="Times New Roman" w:hAnsi="Times New Roman" w:cs="Times New Roman"/>
          <w:sz w:val="28"/>
          <w:szCs w:val="28"/>
        </w:rPr>
        <w:t>а</w:t>
      </w:r>
      <w:r w:rsidR="00622674" w:rsidRPr="001F2D58">
        <w:rPr>
          <w:rFonts w:ascii="Times New Roman" w:hAnsi="Times New Roman" w:cs="Times New Roman"/>
          <w:sz w:val="28"/>
          <w:szCs w:val="28"/>
        </w:rPr>
        <w:t>стоящий Закон края является увеличение бюджетных ассигнований за счет доходов, поступивших в бюджет Фонда сверх общего объема доходов бю</w:t>
      </w:r>
      <w:r w:rsidR="00622674" w:rsidRPr="001F2D58">
        <w:rPr>
          <w:rFonts w:ascii="Times New Roman" w:hAnsi="Times New Roman" w:cs="Times New Roman"/>
          <w:sz w:val="28"/>
          <w:szCs w:val="28"/>
        </w:rPr>
        <w:t>д</w:t>
      </w:r>
      <w:r w:rsidR="00622674" w:rsidRPr="001F2D58">
        <w:rPr>
          <w:rFonts w:ascii="Times New Roman" w:hAnsi="Times New Roman" w:cs="Times New Roman"/>
          <w:sz w:val="28"/>
          <w:szCs w:val="28"/>
        </w:rPr>
        <w:t xml:space="preserve">жета Фонда, утвержденного </w:t>
      </w:r>
      <w:hyperlink r:id="rId9" w:history="1">
        <w:r w:rsidR="00622674" w:rsidRPr="001F2D58">
          <w:rPr>
            <w:rFonts w:ascii="Times New Roman" w:hAnsi="Times New Roman" w:cs="Times New Roman"/>
            <w:sz w:val="28"/>
            <w:szCs w:val="28"/>
          </w:rPr>
          <w:t>пунктом 1 части 1 статьи 1</w:t>
        </w:r>
      </w:hyperlink>
      <w:r w:rsidR="00622674" w:rsidRPr="001F2D58">
        <w:rPr>
          <w:rFonts w:ascii="Times New Roman" w:hAnsi="Times New Roman" w:cs="Times New Roman"/>
          <w:sz w:val="28"/>
          <w:szCs w:val="28"/>
        </w:rPr>
        <w:t xml:space="preserve"> настоящего Закона края.</w:t>
      </w:r>
    </w:p>
    <w:p w:rsidR="00622674" w:rsidRPr="001F2D58" w:rsidRDefault="00622674" w:rsidP="00233D58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F2D58">
        <w:rPr>
          <w:sz w:val="28"/>
          <w:szCs w:val="28"/>
        </w:rPr>
        <w:t xml:space="preserve">2. </w:t>
      </w:r>
      <w:proofErr w:type="gramStart"/>
      <w:r w:rsidRPr="001F2D58">
        <w:rPr>
          <w:sz w:val="28"/>
          <w:szCs w:val="28"/>
        </w:rPr>
        <w:t>Доходы, поступающие на счет Фонда по учету средств обязательного медицинского страхования сверх объема, утвержденного</w:t>
      </w:r>
      <w:r w:rsidR="00BF7CD2" w:rsidRPr="001F2D58">
        <w:rPr>
          <w:sz w:val="28"/>
          <w:szCs w:val="28"/>
        </w:rPr>
        <w:t xml:space="preserve"> пунктом 1 части 1 статьи 1 настоящего Закона</w:t>
      </w:r>
      <w:r w:rsidRPr="001F2D58">
        <w:rPr>
          <w:sz w:val="28"/>
          <w:szCs w:val="28"/>
        </w:rPr>
        <w:t xml:space="preserve"> края, направляются на выполнение территориальной программы обязательного м</w:t>
      </w:r>
      <w:r w:rsidRPr="001F2D58">
        <w:rPr>
          <w:sz w:val="28"/>
          <w:szCs w:val="28"/>
        </w:rPr>
        <w:t>е</w:t>
      </w:r>
      <w:r w:rsidRPr="001F2D58">
        <w:rPr>
          <w:sz w:val="28"/>
          <w:szCs w:val="28"/>
        </w:rPr>
        <w:t>дицинского страхования в рамках базовой программы обязательного медицинского страхования с внесением соответствующих изменений в сво</w:t>
      </w:r>
      <w:r w:rsidRPr="001F2D58">
        <w:rPr>
          <w:sz w:val="28"/>
          <w:szCs w:val="28"/>
        </w:rPr>
        <w:t>д</w:t>
      </w:r>
      <w:r w:rsidRPr="001F2D58">
        <w:rPr>
          <w:sz w:val="28"/>
          <w:szCs w:val="28"/>
        </w:rPr>
        <w:t>ную бюджетную роспись Фонда, за исключением целевых средств, пост</w:t>
      </w:r>
      <w:r w:rsidRPr="001F2D58">
        <w:rPr>
          <w:sz w:val="28"/>
          <w:szCs w:val="28"/>
        </w:rPr>
        <w:t>у</w:t>
      </w:r>
      <w:r w:rsidRPr="001F2D58">
        <w:rPr>
          <w:sz w:val="28"/>
          <w:szCs w:val="28"/>
        </w:rPr>
        <w:t>пающих из бюджета Федерального фонда обязательного медицинского стр</w:t>
      </w:r>
      <w:r w:rsidRPr="001F2D58">
        <w:rPr>
          <w:sz w:val="28"/>
          <w:szCs w:val="28"/>
        </w:rPr>
        <w:t>а</w:t>
      </w:r>
      <w:r w:rsidRPr="001F2D58">
        <w:rPr>
          <w:sz w:val="28"/>
          <w:szCs w:val="28"/>
        </w:rPr>
        <w:t>хования.</w:t>
      </w:r>
      <w:proofErr w:type="gramEnd"/>
    </w:p>
    <w:p w:rsidR="00DB6376" w:rsidRPr="001F2D58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7</w:t>
      </w:r>
    </w:p>
    <w:p w:rsidR="003B0598" w:rsidRPr="001F2D58" w:rsidRDefault="003B0598" w:rsidP="00233D58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Установить, что остатки средств нормированного страхового запаса Фо</w:t>
      </w:r>
      <w:r w:rsidR="0054004B" w:rsidRPr="001F2D58">
        <w:rPr>
          <w:rFonts w:ascii="Times New Roman" w:hAnsi="Times New Roman" w:cs="Times New Roman"/>
          <w:sz w:val="28"/>
          <w:szCs w:val="28"/>
        </w:rPr>
        <w:t>нда по состоянию на 1 января 20</w:t>
      </w:r>
      <w:r w:rsidR="001F2D58" w:rsidRPr="001F2D58">
        <w:rPr>
          <w:rFonts w:ascii="Times New Roman" w:hAnsi="Times New Roman" w:cs="Times New Roman"/>
          <w:sz w:val="28"/>
          <w:szCs w:val="28"/>
        </w:rPr>
        <w:t>25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года в части средств, и</w:t>
      </w:r>
      <w:r w:rsidRPr="001F2D58">
        <w:rPr>
          <w:rFonts w:ascii="Times New Roman" w:hAnsi="Times New Roman" w:cs="Times New Roman"/>
          <w:sz w:val="28"/>
          <w:szCs w:val="28"/>
        </w:rPr>
        <w:t>с</w:t>
      </w:r>
      <w:r w:rsidRPr="001F2D58">
        <w:rPr>
          <w:rFonts w:ascii="Times New Roman" w:hAnsi="Times New Roman" w:cs="Times New Roman"/>
          <w:sz w:val="28"/>
          <w:szCs w:val="28"/>
        </w:rPr>
        <w:t>пользуемых на финансовое обеспечение мероприяти</w:t>
      </w:r>
      <w:r w:rsidR="009D092B" w:rsidRPr="001F2D58">
        <w:rPr>
          <w:rFonts w:ascii="Times New Roman" w:hAnsi="Times New Roman" w:cs="Times New Roman"/>
          <w:sz w:val="28"/>
          <w:szCs w:val="28"/>
        </w:rPr>
        <w:t xml:space="preserve">й, </w:t>
      </w:r>
      <w:r w:rsidR="00BF7CD2" w:rsidRPr="001F2D58">
        <w:rPr>
          <w:rFonts w:ascii="Times New Roman" w:hAnsi="Times New Roman" w:cs="Times New Roman"/>
          <w:sz w:val="28"/>
          <w:szCs w:val="28"/>
        </w:rPr>
        <w:t>определе</w:t>
      </w:r>
      <w:r w:rsidR="009D092B" w:rsidRPr="001F2D58">
        <w:rPr>
          <w:rFonts w:ascii="Times New Roman" w:hAnsi="Times New Roman" w:cs="Times New Roman"/>
          <w:sz w:val="28"/>
          <w:szCs w:val="28"/>
        </w:rPr>
        <w:t xml:space="preserve">нных в пункте 3 </w:t>
      </w:r>
      <w:r w:rsidR="00BF7CD2" w:rsidRPr="001F2D58">
        <w:rPr>
          <w:rFonts w:ascii="Times New Roman" w:hAnsi="Times New Roman" w:cs="Times New Roman"/>
          <w:sz w:val="28"/>
          <w:szCs w:val="28"/>
        </w:rPr>
        <w:t>части 2</w:t>
      </w:r>
      <w:r w:rsidR="00BD6AFB" w:rsidRPr="001F2D58">
        <w:rPr>
          <w:rFonts w:ascii="Times New Roman" w:hAnsi="Times New Roman" w:cs="Times New Roman"/>
          <w:sz w:val="28"/>
          <w:szCs w:val="28"/>
        </w:rPr>
        <w:t xml:space="preserve"> </w:t>
      </w:r>
      <w:r w:rsidR="009D092B" w:rsidRPr="001F2D58">
        <w:rPr>
          <w:rFonts w:ascii="Times New Roman" w:hAnsi="Times New Roman" w:cs="Times New Roman"/>
          <w:sz w:val="28"/>
          <w:szCs w:val="28"/>
        </w:rPr>
        <w:t>статьи 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н</w:t>
      </w:r>
      <w:r w:rsidRPr="001F2D58">
        <w:rPr>
          <w:rFonts w:ascii="Times New Roman" w:hAnsi="Times New Roman" w:cs="Times New Roman"/>
          <w:sz w:val="28"/>
          <w:szCs w:val="28"/>
        </w:rPr>
        <w:t>а</w:t>
      </w:r>
      <w:r w:rsidRPr="001F2D58">
        <w:rPr>
          <w:rFonts w:ascii="Times New Roman" w:hAnsi="Times New Roman" w:cs="Times New Roman"/>
          <w:sz w:val="28"/>
          <w:szCs w:val="28"/>
        </w:rPr>
        <w:t>стоящего Закона</w:t>
      </w:r>
      <w:r w:rsidR="000C0004" w:rsidRPr="001F2D58">
        <w:rPr>
          <w:rFonts w:ascii="Times New Roman" w:hAnsi="Times New Roman" w:cs="Times New Roman"/>
          <w:sz w:val="28"/>
          <w:szCs w:val="28"/>
        </w:rPr>
        <w:t xml:space="preserve"> края</w:t>
      </w:r>
      <w:r w:rsidRPr="001F2D58">
        <w:rPr>
          <w:rFonts w:ascii="Times New Roman" w:hAnsi="Times New Roman" w:cs="Times New Roman"/>
          <w:sz w:val="28"/>
          <w:szCs w:val="28"/>
        </w:rPr>
        <w:t>, направляются в текущем финансовом году на реализацию этих мероприятий.</w:t>
      </w:r>
    </w:p>
    <w:p w:rsidR="00DB6376" w:rsidRPr="00514799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  <w:highlight w:val="yellow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8</w:t>
      </w:r>
    </w:p>
    <w:p w:rsidR="0084013E" w:rsidRPr="001F2D58" w:rsidRDefault="0084013E" w:rsidP="00233D58">
      <w:pPr>
        <w:pStyle w:val="af0"/>
        <w:overflowPunct/>
        <w:autoSpaceDE/>
        <w:autoSpaceDN/>
        <w:adjustRightInd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1F2D58">
        <w:rPr>
          <w:rFonts w:ascii="Times New Roman" w:hAnsi="Times New Roman"/>
          <w:sz w:val="28"/>
          <w:szCs w:val="28"/>
        </w:rPr>
        <w:t xml:space="preserve">Установить </w:t>
      </w:r>
      <w:r w:rsidR="00BD6AFB" w:rsidRPr="001F2D58">
        <w:rPr>
          <w:rFonts w:ascii="Times New Roman" w:hAnsi="Times New Roman"/>
          <w:sz w:val="28"/>
          <w:szCs w:val="28"/>
        </w:rPr>
        <w:t xml:space="preserve">для </w:t>
      </w:r>
      <w:r w:rsidRPr="001F2D58">
        <w:rPr>
          <w:rFonts w:ascii="Times New Roman" w:hAnsi="Times New Roman"/>
          <w:sz w:val="28"/>
          <w:szCs w:val="28"/>
        </w:rPr>
        <w:t>страховы</w:t>
      </w:r>
      <w:r w:rsidR="00BD6AFB" w:rsidRPr="001F2D58">
        <w:rPr>
          <w:rFonts w:ascii="Times New Roman" w:hAnsi="Times New Roman"/>
          <w:sz w:val="28"/>
          <w:szCs w:val="28"/>
        </w:rPr>
        <w:t>х</w:t>
      </w:r>
      <w:r w:rsidRPr="001F2D58">
        <w:rPr>
          <w:rFonts w:ascii="Times New Roman" w:hAnsi="Times New Roman"/>
          <w:sz w:val="28"/>
          <w:szCs w:val="28"/>
        </w:rPr>
        <w:t xml:space="preserve"> медицински</w:t>
      </w:r>
      <w:r w:rsidR="00BD6AFB" w:rsidRPr="001F2D58">
        <w:rPr>
          <w:rFonts w:ascii="Times New Roman" w:hAnsi="Times New Roman"/>
          <w:sz w:val="28"/>
          <w:szCs w:val="28"/>
        </w:rPr>
        <w:t>х</w:t>
      </w:r>
      <w:r w:rsidRPr="001F2D58">
        <w:rPr>
          <w:rFonts w:ascii="Times New Roman" w:hAnsi="Times New Roman"/>
          <w:sz w:val="28"/>
          <w:szCs w:val="28"/>
        </w:rPr>
        <w:t xml:space="preserve"> организаци</w:t>
      </w:r>
      <w:r w:rsidR="00BD6AFB" w:rsidRPr="001F2D58">
        <w:rPr>
          <w:rFonts w:ascii="Times New Roman" w:hAnsi="Times New Roman"/>
          <w:sz w:val="28"/>
          <w:szCs w:val="28"/>
        </w:rPr>
        <w:t>й, участвующих</w:t>
      </w:r>
      <w:r w:rsidRPr="001F2D58">
        <w:rPr>
          <w:rFonts w:ascii="Times New Roman" w:hAnsi="Times New Roman"/>
          <w:sz w:val="28"/>
          <w:szCs w:val="28"/>
        </w:rPr>
        <w:t xml:space="preserve"> в реализации территориальной программы обязательного медицинского стр</w:t>
      </w:r>
      <w:r w:rsidRPr="001F2D58">
        <w:rPr>
          <w:rFonts w:ascii="Times New Roman" w:hAnsi="Times New Roman"/>
          <w:sz w:val="28"/>
          <w:szCs w:val="28"/>
        </w:rPr>
        <w:t>а</w:t>
      </w:r>
      <w:r w:rsidRPr="001F2D58">
        <w:rPr>
          <w:rFonts w:ascii="Times New Roman" w:hAnsi="Times New Roman"/>
          <w:sz w:val="28"/>
          <w:szCs w:val="28"/>
        </w:rPr>
        <w:t>ховани</w:t>
      </w:r>
      <w:r w:rsidR="0054004B" w:rsidRPr="001F2D58">
        <w:rPr>
          <w:rFonts w:ascii="Times New Roman" w:hAnsi="Times New Roman"/>
          <w:sz w:val="28"/>
          <w:szCs w:val="28"/>
        </w:rPr>
        <w:t>я, на 20</w:t>
      </w:r>
      <w:r w:rsidR="001F2D58" w:rsidRPr="001F2D58">
        <w:rPr>
          <w:rFonts w:ascii="Times New Roman" w:hAnsi="Times New Roman"/>
          <w:sz w:val="28"/>
          <w:szCs w:val="28"/>
        </w:rPr>
        <w:t>25</w:t>
      </w:r>
      <w:r w:rsidR="00C006B9" w:rsidRPr="001F2D58">
        <w:rPr>
          <w:rFonts w:ascii="Times New Roman" w:hAnsi="Times New Roman"/>
          <w:sz w:val="28"/>
          <w:szCs w:val="28"/>
        </w:rPr>
        <w:t xml:space="preserve"> </w:t>
      </w:r>
      <w:r w:rsidR="00782DF8" w:rsidRPr="001F2D58">
        <w:rPr>
          <w:rFonts w:ascii="Times New Roman" w:hAnsi="Times New Roman"/>
          <w:sz w:val="28"/>
          <w:szCs w:val="28"/>
        </w:rPr>
        <w:t>год</w:t>
      </w:r>
      <w:r w:rsidRPr="001F2D58">
        <w:rPr>
          <w:rFonts w:ascii="Times New Roman" w:hAnsi="Times New Roman"/>
          <w:sz w:val="28"/>
          <w:szCs w:val="28"/>
        </w:rPr>
        <w:t xml:space="preserve"> норматив расходов на ведение дела по обязательному медицинскому </w:t>
      </w:r>
      <w:r w:rsidR="00001EFD" w:rsidRPr="001F2D58">
        <w:rPr>
          <w:rFonts w:ascii="Times New Roman" w:hAnsi="Times New Roman"/>
          <w:sz w:val="28"/>
          <w:szCs w:val="28"/>
        </w:rPr>
        <w:t xml:space="preserve">страхованию в </w:t>
      </w:r>
      <w:r w:rsidR="00001EFD" w:rsidRPr="00D37404">
        <w:rPr>
          <w:rFonts w:ascii="Times New Roman" w:hAnsi="Times New Roman"/>
          <w:sz w:val="28"/>
          <w:szCs w:val="28"/>
        </w:rPr>
        <w:t xml:space="preserve">размере </w:t>
      </w:r>
      <w:r w:rsidR="004A60D9">
        <w:rPr>
          <w:rFonts w:ascii="Times New Roman" w:hAnsi="Times New Roman"/>
          <w:sz w:val="28"/>
          <w:szCs w:val="28"/>
        </w:rPr>
        <w:t>0,85</w:t>
      </w:r>
      <w:r w:rsidRPr="00D37404">
        <w:rPr>
          <w:rFonts w:ascii="Times New Roman" w:hAnsi="Times New Roman"/>
          <w:sz w:val="28"/>
          <w:szCs w:val="28"/>
        </w:rPr>
        <w:t xml:space="preserve"> процента </w:t>
      </w:r>
      <w:r w:rsidRPr="001F2D58">
        <w:rPr>
          <w:rFonts w:ascii="Times New Roman" w:hAnsi="Times New Roman"/>
          <w:sz w:val="28"/>
          <w:szCs w:val="28"/>
        </w:rPr>
        <w:t>от суммы средств, пост</w:t>
      </w:r>
      <w:r w:rsidRPr="001F2D58">
        <w:rPr>
          <w:rFonts w:ascii="Times New Roman" w:hAnsi="Times New Roman"/>
          <w:sz w:val="28"/>
          <w:szCs w:val="28"/>
        </w:rPr>
        <w:t>у</w:t>
      </w:r>
      <w:r w:rsidRPr="001F2D58">
        <w:rPr>
          <w:rFonts w:ascii="Times New Roman" w:hAnsi="Times New Roman"/>
          <w:sz w:val="28"/>
          <w:szCs w:val="28"/>
        </w:rPr>
        <w:t xml:space="preserve">пивших в страховую медицинскую организацию по дифференцированным </w:t>
      </w:r>
      <w:proofErr w:type="spellStart"/>
      <w:r w:rsidRPr="001F2D58">
        <w:rPr>
          <w:rFonts w:ascii="Times New Roman" w:hAnsi="Times New Roman"/>
          <w:sz w:val="28"/>
          <w:szCs w:val="28"/>
        </w:rPr>
        <w:t>подушевым</w:t>
      </w:r>
      <w:proofErr w:type="spellEnd"/>
      <w:r w:rsidRPr="001F2D58">
        <w:rPr>
          <w:rFonts w:ascii="Times New Roman" w:hAnsi="Times New Roman"/>
          <w:sz w:val="28"/>
          <w:szCs w:val="28"/>
        </w:rPr>
        <w:t xml:space="preserve"> нормативам</w:t>
      </w:r>
      <w:r w:rsidR="00F20BAB" w:rsidRPr="001F2D58">
        <w:rPr>
          <w:rFonts w:ascii="Times New Roman" w:hAnsi="Times New Roman"/>
          <w:sz w:val="28"/>
          <w:szCs w:val="28"/>
        </w:rPr>
        <w:t xml:space="preserve"> финансового обеспечения обязательного медицинского страхования</w:t>
      </w:r>
      <w:r w:rsidRPr="001F2D58">
        <w:rPr>
          <w:rFonts w:ascii="Times New Roman" w:hAnsi="Times New Roman"/>
          <w:sz w:val="28"/>
          <w:szCs w:val="28"/>
        </w:rPr>
        <w:t>.</w:t>
      </w:r>
    </w:p>
    <w:p w:rsidR="00DB6376" w:rsidRPr="001F2D58" w:rsidRDefault="00DB6376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1F2D58">
        <w:rPr>
          <w:rFonts w:ascii="Times New Roman" w:hAnsi="Times New Roman" w:cs="Times New Roman"/>
          <w:b/>
          <w:i/>
          <w:sz w:val="28"/>
          <w:szCs w:val="28"/>
        </w:rPr>
        <w:t xml:space="preserve">Статья </w:t>
      </w:r>
      <w:r w:rsidR="009D092B" w:rsidRPr="001F2D58">
        <w:rPr>
          <w:rFonts w:ascii="Times New Roman" w:hAnsi="Times New Roman" w:cs="Times New Roman"/>
          <w:b/>
          <w:i/>
          <w:sz w:val="28"/>
          <w:szCs w:val="28"/>
        </w:rPr>
        <w:t>9</w:t>
      </w:r>
    </w:p>
    <w:p w:rsidR="0084013E" w:rsidRPr="001F2D58" w:rsidRDefault="0084013E" w:rsidP="00233D58">
      <w:pPr>
        <w:pStyle w:val="ConsPlusNormal"/>
        <w:tabs>
          <w:tab w:val="left" w:pos="108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2D58">
        <w:rPr>
          <w:rFonts w:ascii="Times New Roman" w:hAnsi="Times New Roman" w:cs="Times New Roman"/>
          <w:sz w:val="28"/>
          <w:szCs w:val="28"/>
        </w:rPr>
        <w:t>Настоящий Закон кра</w:t>
      </w:r>
      <w:r w:rsidR="0054004B" w:rsidRPr="001F2D58">
        <w:rPr>
          <w:rFonts w:ascii="Times New Roman" w:hAnsi="Times New Roman" w:cs="Times New Roman"/>
          <w:sz w:val="28"/>
          <w:szCs w:val="28"/>
        </w:rPr>
        <w:t>я вступает в силу с 1 января 20</w:t>
      </w:r>
      <w:r w:rsidR="00C4094D" w:rsidRPr="001F2D58">
        <w:rPr>
          <w:rFonts w:ascii="Times New Roman" w:hAnsi="Times New Roman" w:cs="Times New Roman"/>
          <w:sz w:val="28"/>
          <w:szCs w:val="28"/>
        </w:rPr>
        <w:t>2</w:t>
      </w:r>
      <w:r w:rsidR="001F2D58" w:rsidRPr="001F2D58">
        <w:rPr>
          <w:rFonts w:ascii="Times New Roman" w:hAnsi="Times New Roman" w:cs="Times New Roman"/>
          <w:sz w:val="28"/>
          <w:szCs w:val="28"/>
        </w:rPr>
        <w:t>5</w:t>
      </w:r>
      <w:r w:rsidRPr="001F2D58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84013E" w:rsidRPr="00514799" w:rsidRDefault="0084013E" w:rsidP="00C2035C">
      <w:pPr>
        <w:tabs>
          <w:tab w:val="left" w:pos="0"/>
        </w:tabs>
        <w:jc w:val="both"/>
        <w:rPr>
          <w:sz w:val="28"/>
          <w:szCs w:val="28"/>
          <w:highlight w:val="yellow"/>
        </w:rPr>
      </w:pPr>
    </w:p>
    <w:p w:rsidR="00BA0595" w:rsidRPr="00514799" w:rsidRDefault="00BA0595" w:rsidP="00C2035C">
      <w:pPr>
        <w:tabs>
          <w:tab w:val="left" w:pos="0"/>
        </w:tabs>
        <w:jc w:val="both"/>
        <w:rPr>
          <w:sz w:val="28"/>
          <w:szCs w:val="28"/>
          <w:highlight w:val="yellow"/>
        </w:rPr>
      </w:pPr>
    </w:p>
    <w:p w:rsidR="00BA0595" w:rsidRPr="00514799" w:rsidRDefault="00BA0595" w:rsidP="00C2035C">
      <w:pPr>
        <w:tabs>
          <w:tab w:val="left" w:pos="0"/>
        </w:tabs>
        <w:jc w:val="both"/>
        <w:rPr>
          <w:sz w:val="28"/>
          <w:szCs w:val="28"/>
          <w:highlight w:val="yellow"/>
        </w:rPr>
      </w:pPr>
    </w:p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4609"/>
        <w:gridCol w:w="540"/>
        <w:gridCol w:w="4421"/>
      </w:tblGrid>
      <w:tr w:rsidR="00C2035C" w:rsidRPr="001F2D58" w:rsidTr="00FE15E6">
        <w:trPr>
          <w:trHeight w:val="1559"/>
          <w:jc w:val="center"/>
        </w:trPr>
        <w:tc>
          <w:tcPr>
            <w:tcW w:w="2408" w:type="pct"/>
          </w:tcPr>
          <w:p w:rsidR="00C2035C" w:rsidRPr="001F2D58" w:rsidRDefault="00C2035C" w:rsidP="00FE15E6">
            <w:pPr>
              <w:pStyle w:val="ConsPlusNormal"/>
              <w:tabs>
                <w:tab w:val="left" w:pos="0"/>
              </w:tabs>
              <w:spacing w:line="228" w:lineRule="auto"/>
              <w:ind w:firstLine="0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1F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Председатель З</w:t>
            </w:r>
            <w:r w:rsidRPr="001F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</w:t>
            </w:r>
            <w:r w:rsidRPr="001F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конодательного </w:t>
            </w:r>
            <w:r w:rsidRPr="001F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br/>
              <w:t>Со</w:t>
            </w:r>
            <w:r w:rsidRPr="001F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</w:t>
            </w:r>
            <w:r w:rsidRPr="001F2D58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рания Забайкальского края</w:t>
            </w:r>
          </w:p>
          <w:p w:rsidR="00C2035C" w:rsidRPr="001F2D58" w:rsidRDefault="00C2035C" w:rsidP="00334D97">
            <w:pPr>
              <w:rPr>
                <w:color w:val="000000"/>
              </w:rPr>
            </w:pPr>
          </w:p>
          <w:p w:rsidR="00325EB1" w:rsidRPr="001F2D58" w:rsidRDefault="00325EB1" w:rsidP="00334D97">
            <w:pPr>
              <w:rPr>
                <w:color w:val="000000"/>
              </w:rPr>
            </w:pPr>
          </w:p>
          <w:p w:rsidR="00C2035C" w:rsidRPr="001F2D58" w:rsidRDefault="00977B9B" w:rsidP="00FE15E6">
            <w:pPr>
              <w:jc w:val="right"/>
              <w:rPr>
                <w:color w:val="000000"/>
                <w:sz w:val="28"/>
                <w:szCs w:val="28"/>
              </w:rPr>
            </w:pPr>
            <w:r w:rsidRPr="001F2D58">
              <w:rPr>
                <w:color w:val="000000"/>
                <w:sz w:val="28"/>
                <w:szCs w:val="28"/>
              </w:rPr>
              <w:t xml:space="preserve">Кон </w:t>
            </w:r>
            <w:proofErr w:type="spellStart"/>
            <w:r w:rsidRPr="001F2D58">
              <w:rPr>
                <w:color w:val="000000"/>
                <w:sz w:val="28"/>
                <w:szCs w:val="28"/>
              </w:rPr>
              <w:t>Ен</w:t>
            </w:r>
            <w:proofErr w:type="spellEnd"/>
            <w:r w:rsidRPr="001F2D58">
              <w:rPr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1F2D58">
              <w:rPr>
                <w:color w:val="000000"/>
                <w:sz w:val="28"/>
                <w:szCs w:val="28"/>
              </w:rPr>
              <w:t>Хва</w:t>
            </w:r>
            <w:proofErr w:type="spellEnd"/>
          </w:p>
        </w:tc>
        <w:tc>
          <w:tcPr>
            <w:tcW w:w="282" w:type="pct"/>
          </w:tcPr>
          <w:p w:rsidR="00C2035C" w:rsidRPr="001F2D58" w:rsidRDefault="00C2035C" w:rsidP="00334D97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2310" w:type="pct"/>
          </w:tcPr>
          <w:p w:rsidR="00C2035C" w:rsidRPr="001F2D58" w:rsidRDefault="00C2035C" w:rsidP="00FE15E6">
            <w:pPr>
              <w:spacing w:line="228" w:lineRule="auto"/>
              <w:rPr>
                <w:color w:val="000000"/>
                <w:sz w:val="28"/>
                <w:szCs w:val="28"/>
              </w:rPr>
            </w:pPr>
            <w:r w:rsidRPr="001F2D58">
              <w:rPr>
                <w:color w:val="000000"/>
                <w:sz w:val="28"/>
                <w:szCs w:val="28"/>
              </w:rPr>
              <w:t>Губернатор</w:t>
            </w:r>
            <w:r w:rsidRPr="001F2D58">
              <w:rPr>
                <w:color w:val="000000"/>
                <w:sz w:val="28"/>
                <w:szCs w:val="28"/>
              </w:rPr>
              <w:br/>
              <w:t>Забайкал</w:t>
            </w:r>
            <w:r w:rsidRPr="001F2D58">
              <w:rPr>
                <w:color w:val="000000"/>
                <w:sz w:val="28"/>
                <w:szCs w:val="28"/>
              </w:rPr>
              <w:t>ь</w:t>
            </w:r>
            <w:r w:rsidRPr="001F2D58">
              <w:rPr>
                <w:color w:val="000000"/>
                <w:sz w:val="28"/>
                <w:szCs w:val="28"/>
              </w:rPr>
              <w:t>ского края</w:t>
            </w:r>
          </w:p>
          <w:p w:rsidR="00C2035C" w:rsidRPr="001F2D58" w:rsidRDefault="00C2035C" w:rsidP="00334D97">
            <w:pPr>
              <w:rPr>
                <w:color w:val="000000"/>
              </w:rPr>
            </w:pPr>
          </w:p>
          <w:p w:rsidR="00C2035C" w:rsidRPr="001F2D58" w:rsidRDefault="00C2035C" w:rsidP="00334D97">
            <w:pPr>
              <w:rPr>
                <w:color w:val="000000"/>
              </w:rPr>
            </w:pPr>
          </w:p>
          <w:p w:rsidR="00C2035C" w:rsidRPr="001F2D58" w:rsidRDefault="00466EE8" w:rsidP="00FE15E6">
            <w:pPr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 w:rsidRPr="001F2D58">
              <w:rPr>
                <w:color w:val="000000"/>
                <w:sz w:val="28"/>
                <w:szCs w:val="28"/>
              </w:rPr>
              <w:t>А.М.</w:t>
            </w:r>
            <w:r w:rsidR="0054004B" w:rsidRPr="001F2D58">
              <w:rPr>
                <w:color w:val="000000"/>
                <w:sz w:val="28"/>
                <w:szCs w:val="28"/>
              </w:rPr>
              <w:t>Осипов</w:t>
            </w:r>
            <w:proofErr w:type="spellEnd"/>
          </w:p>
        </w:tc>
      </w:tr>
    </w:tbl>
    <w:p w:rsidR="00C2035C" w:rsidRPr="001F2D58" w:rsidRDefault="00C2035C" w:rsidP="00C2035C">
      <w:pPr>
        <w:pStyle w:val="a6"/>
        <w:tabs>
          <w:tab w:val="left" w:pos="0"/>
        </w:tabs>
        <w:spacing w:after="0"/>
        <w:ind w:left="0"/>
        <w:jc w:val="both"/>
        <w:rPr>
          <w:rFonts w:ascii="Times New Roman"/>
          <w:color w:val="000000"/>
          <w:sz w:val="28"/>
          <w:szCs w:val="28"/>
        </w:rPr>
      </w:pPr>
    </w:p>
    <w:p w:rsidR="00F20BAB" w:rsidRPr="001F2D58" w:rsidRDefault="00F20BAB" w:rsidP="00C2035C">
      <w:pPr>
        <w:pStyle w:val="a6"/>
        <w:tabs>
          <w:tab w:val="left" w:pos="0"/>
        </w:tabs>
        <w:spacing w:after="0"/>
        <w:ind w:left="0"/>
        <w:jc w:val="both"/>
        <w:rPr>
          <w:rFonts w:ascii="Times New Roman"/>
          <w:color w:val="000000"/>
          <w:sz w:val="28"/>
          <w:szCs w:val="28"/>
        </w:rPr>
      </w:pPr>
    </w:p>
    <w:p w:rsidR="00F20BAB" w:rsidRPr="001F2D58" w:rsidRDefault="00F20BAB" w:rsidP="00F20BAB">
      <w:pPr>
        <w:pStyle w:val="a6"/>
        <w:tabs>
          <w:tab w:val="left" w:pos="0"/>
        </w:tabs>
        <w:spacing w:after="0"/>
        <w:ind w:left="0"/>
        <w:rPr>
          <w:rFonts w:ascii="Times New Roman"/>
          <w:sz w:val="28"/>
          <w:szCs w:val="28"/>
        </w:rPr>
      </w:pPr>
      <w:r w:rsidRPr="001F2D58">
        <w:rPr>
          <w:rFonts w:ascii="Times New Roman"/>
          <w:sz w:val="28"/>
          <w:szCs w:val="28"/>
        </w:rPr>
        <w:t>г. Чита</w:t>
      </w:r>
    </w:p>
    <w:p w:rsidR="00F20BAB" w:rsidRPr="001F2D58" w:rsidRDefault="001F2D58" w:rsidP="00F20BAB">
      <w:pPr>
        <w:pStyle w:val="a6"/>
        <w:tabs>
          <w:tab w:val="left" w:pos="0"/>
        </w:tabs>
        <w:spacing w:after="0"/>
        <w:ind w:left="0"/>
        <w:rPr>
          <w:rFonts w:ascii="Times New Roman"/>
          <w:sz w:val="28"/>
          <w:szCs w:val="28"/>
        </w:rPr>
      </w:pPr>
      <w:r w:rsidRPr="001F2D58">
        <w:rPr>
          <w:rFonts w:ascii="Times New Roman"/>
          <w:sz w:val="28"/>
          <w:szCs w:val="28"/>
        </w:rPr>
        <w:t>«___» ________ 202</w:t>
      </w:r>
      <w:r w:rsidRPr="001F2D58">
        <w:rPr>
          <w:rFonts w:ascii="Times New Roman"/>
          <w:sz w:val="28"/>
          <w:szCs w:val="28"/>
          <w:lang w:val="en-US"/>
        </w:rPr>
        <w:t>4</w:t>
      </w:r>
      <w:r w:rsidR="00F20BAB" w:rsidRPr="001F2D58">
        <w:rPr>
          <w:rFonts w:ascii="Times New Roman"/>
          <w:sz w:val="28"/>
          <w:szCs w:val="28"/>
        </w:rPr>
        <w:t xml:space="preserve"> года</w:t>
      </w:r>
    </w:p>
    <w:p w:rsidR="0084013E" w:rsidRPr="001F2D58" w:rsidRDefault="00F20BAB" w:rsidP="00F20BAB">
      <w:pPr>
        <w:rPr>
          <w:sz w:val="2"/>
          <w:szCs w:val="2"/>
        </w:rPr>
      </w:pPr>
      <w:r w:rsidRPr="001F2D58">
        <w:rPr>
          <w:sz w:val="28"/>
          <w:szCs w:val="28"/>
        </w:rPr>
        <w:t>№ ___-ЗЗК</w:t>
      </w:r>
      <w:r w:rsidRPr="001F2D58">
        <w:t xml:space="preserve"> </w:t>
      </w:r>
      <w:r w:rsidR="0084013E" w:rsidRPr="00514799">
        <w:rPr>
          <w:highlight w:val="yellow"/>
        </w:rPr>
        <w:br w:type="page"/>
      </w:r>
    </w:p>
    <w:p w:rsidR="0084013E" w:rsidRPr="001F2D58" w:rsidRDefault="0084013E" w:rsidP="0084013E">
      <w:pPr>
        <w:rPr>
          <w:sz w:val="2"/>
          <w:szCs w:val="2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58"/>
      </w:tblGrid>
      <w:tr w:rsidR="00640859" w:rsidRPr="001F2D58" w:rsidTr="00640859">
        <w:trPr>
          <w:jc w:val="right"/>
        </w:trPr>
        <w:tc>
          <w:tcPr>
            <w:tcW w:w="4458" w:type="dxa"/>
          </w:tcPr>
          <w:p w:rsidR="00640859" w:rsidRPr="001F2D58" w:rsidRDefault="00CF4EF4" w:rsidP="00F168CD">
            <w:pPr>
              <w:jc w:val="center"/>
            </w:pPr>
            <w:r w:rsidRPr="001F2D58">
              <w:br w:type="page"/>
            </w:r>
            <w:r w:rsidR="00640859" w:rsidRPr="001F2D58">
              <w:t xml:space="preserve">ПРИЛОЖЕНИЕ </w:t>
            </w:r>
            <w:r w:rsidR="009D092B" w:rsidRPr="001F2D58">
              <w:t>1</w:t>
            </w:r>
          </w:p>
          <w:p w:rsidR="00640859" w:rsidRPr="001F2D58" w:rsidRDefault="00640859" w:rsidP="00F168CD">
            <w:pPr>
              <w:jc w:val="center"/>
            </w:pPr>
            <w:r w:rsidRPr="001F2D58">
              <w:t>к Закону Забайкальского края</w:t>
            </w:r>
          </w:p>
          <w:p w:rsidR="00640859" w:rsidRPr="001F2D58" w:rsidRDefault="00233D58" w:rsidP="00F168CD">
            <w:pPr>
              <w:ind w:left="-105" w:hanging="7"/>
              <w:jc w:val="center"/>
            </w:pPr>
            <w:r w:rsidRPr="001F2D58">
              <w:t>«</w:t>
            </w:r>
            <w:r w:rsidR="00F43AD6" w:rsidRPr="001F2D58">
              <w:t>О бюджете т</w:t>
            </w:r>
            <w:r w:rsidR="00640859" w:rsidRPr="001F2D58">
              <w:t xml:space="preserve">ерриториального фонда </w:t>
            </w:r>
          </w:p>
          <w:p w:rsidR="00640859" w:rsidRPr="001F2D58" w:rsidRDefault="00640859" w:rsidP="00F168CD">
            <w:pPr>
              <w:ind w:left="-105" w:hanging="7"/>
              <w:jc w:val="center"/>
            </w:pPr>
            <w:r w:rsidRPr="001F2D58">
              <w:t xml:space="preserve">обязательного медицинского страхования </w:t>
            </w:r>
          </w:p>
          <w:p w:rsidR="00640859" w:rsidRPr="001F2D58" w:rsidRDefault="00640859" w:rsidP="00F168CD">
            <w:pPr>
              <w:ind w:left="-105" w:hanging="7"/>
              <w:jc w:val="center"/>
            </w:pPr>
            <w:r w:rsidRPr="001F2D58">
              <w:t>Забайкальского края на 20</w:t>
            </w:r>
            <w:r w:rsidR="001F2D58" w:rsidRPr="001F2D58">
              <w:t>25</w:t>
            </w:r>
            <w:r w:rsidRPr="001F2D58">
              <w:t xml:space="preserve"> год </w:t>
            </w:r>
          </w:p>
          <w:p w:rsidR="00640859" w:rsidRPr="001F2D58" w:rsidRDefault="00640859" w:rsidP="00F168CD">
            <w:pPr>
              <w:ind w:left="-105" w:hanging="7"/>
              <w:jc w:val="center"/>
            </w:pPr>
            <w:r w:rsidRPr="001F2D58">
              <w:t>и плановый период 20</w:t>
            </w:r>
            <w:r w:rsidR="001F2D58" w:rsidRPr="001F2D58">
              <w:t>26</w:t>
            </w:r>
            <w:r w:rsidRPr="001F2D58">
              <w:t xml:space="preserve"> и 20</w:t>
            </w:r>
            <w:r w:rsidR="005676D2" w:rsidRPr="001F2D58">
              <w:t>2</w:t>
            </w:r>
            <w:r w:rsidR="001F2D58" w:rsidRPr="001F2D58">
              <w:t>7</w:t>
            </w:r>
            <w:r w:rsidR="00233D58" w:rsidRPr="001F2D58">
              <w:t xml:space="preserve"> годов»</w:t>
            </w:r>
          </w:p>
          <w:p w:rsidR="00F168CD" w:rsidRPr="001F2D58" w:rsidRDefault="00F168CD" w:rsidP="00F168CD">
            <w:pPr>
              <w:ind w:left="-105" w:hanging="7"/>
              <w:jc w:val="center"/>
            </w:pPr>
          </w:p>
        </w:tc>
      </w:tr>
    </w:tbl>
    <w:p w:rsidR="0084013E" w:rsidRPr="001F2D58" w:rsidRDefault="0084013E" w:rsidP="00F168CD">
      <w:pPr>
        <w:jc w:val="center"/>
        <w:rPr>
          <w:b/>
          <w:sz w:val="28"/>
          <w:szCs w:val="28"/>
        </w:rPr>
      </w:pPr>
      <w:r w:rsidRPr="001F2D58">
        <w:rPr>
          <w:b/>
          <w:sz w:val="28"/>
          <w:szCs w:val="28"/>
        </w:rPr>
        <w:t xml:space="preserve">Доходы бюджета </w:t>
      </w:r>
      <w:r w:rsidR="00A91FC1" w:rsidRPr="001F2D58">
        <w:rPr>
          <w:b/>
          <w:sz w:val="28"/>
          <w:szCs w:val="28"/>
        </w:rPr>
        <w:t xml:space="preserve">территориального фонда обязательного медицинского страхования Забайкальского края </w:t>
      </w:r>
      <w:r w:rsidR="0047666C" w:rsidRPr="001F2D58">
        <w:rPr>
          <w:b/>
          <w:sz w:val="28"/>
          <w:szCs w:val="28"/>
        </w:rPr>
        <w:t>по кодам бюджетной классификации доходов бюджетов Российской Федерации</w:t>
      </w:r>
      <w:r w:rsidRPr="001F2D58">
        <w:rPr>
          <w:b/>
          <w:sz w:val="28"/>
          <w:szCs w:val="28"/>
        </w:rPr>
        <w:t xml:space="preserve"> на 20</w:t>
      </w:r>
      <w:r w:rsidR="001F2D58" w:rsidRPr="001F2D58">
        <w:rPr>
          <w:b/>
          <w:sz w:val="28"/>
          <w:szCs w:val="28"/>
        </w:rPr>
        <w:t>25</w:t>
      </w:r>
      <w:r w:rsidRPr="001F2D58">
        <w:rPr>
          <w:b/>
          <w:sz w:val="28"/>
          <w:szCs w:val="28"/>
        </w:rPr>
        <w:t xml:space="preserve"> год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960"/>
        <w:gridCol w:w="1902"/>
      </w:tblGrid>
      <w:tr w:rsidR="0084013E" w:rsidRPr="00514799" w:rsidTr="00D837B5">
        <w:trPr>
          <w:tblHeader/>
          <w:jc w:val="center"/>
        </w:trPr>
        <w:tc>
          <w:tcPr>
            <w:tcW w:w="3708" w:type="dxa"/>
          </w:tcPr>
          <w:p w:rsidR="0084013E" w:rsidRPr="001F2D58" w:rsidRDefault="0084013E" w:rsidP="00BD6AFB">
            <w:pPr>
              <w:jc w:val="center"/>
            </w:pPr>
            <w:r w:rsidRPr="001F2D58">
              <w:t>Код бюджетной классифик</w:t>
            </w:r>
            <w:r w:rsidRPr="001F2D58">
              <w:t>а</w:t>
            </w:r>
            <w:r w:rsidRPr="001F2D58">
              <w:t>ции Российской Федерации</w:t>
            </w:r>
          </w:p>
        </w:tc>
        <w:tc>
          <w:tcPr>
            <w:tcW w:w="3960" w:type="dxa"/>
            <w:vAlign w:val="center"/>
          </w:tcPr>
          <w:p w:rsidR="0084013E" w:rsidRPr="001F2D58" w:rsidRDefault="0084013E" w:rsidP="00D837B5">
            <w:pPr>
              <w:jc w:val="center"/>
            </w:pPr>
            <w:r w:rsidRPr="001F2D58">
              <w:t xml:space="preserve">Наименование </w:t>
            </w:r>
            <w:r w:rsidR="00BD6AFB" w:rsidRPr="001F2D58">
              <w:t>кода</w:t>
            </w:r>
          </w:p>
        </w:tc>
        <w:tc>
          <w:tcPr>
            <w:tcW w:w="1902" w:type="dxa"/>
          </w:tcPr>
          <w:p w:rsidR="0084013E" w:rsidRPr="001F2D58" w:rsidRDefault="0084013E" w:rsidP="000C5F29">
            <w:pPr>
              <w:jc w:val="center"/>
            </w:pPr>
            <w:r w:rsidRPr="001F2D58">
              <w:t>Сумма</w:t>
            </w:r>
          </w:p>
          <w:p w:rsidR="0084013E" w:rsidRPr="001F2D58" w:rsidRDefault="0084013E" w:rsidP="000C5F29">
            <w:pPr>
              <w:jc w:val="center"/>
            </w:pPr>
            <w:r w:rsidRPr="001F2D58">
              <w:t>(тыс. рублей)</w:t>
            </w:r>
          </w:p>
        </w:tc>
      </w:tr>
    </w:tbl>
    <w:p w:rsidR="0084013E" w:rsidRPr="00514799" w:rsidRDefault="0084013E" w:rsidP="0084013E">
      <w:pPr>
        <w:rPr>
          <w:sz w:val="2"/>
          <w:szCs w:val="2"/>
          <w:highlight w:val="yellow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08"/>
        <w:gridCol w:w="3960"/>
        <w:gridCol w:w="1902"/>
      </w:tblGrid>
      <w:tr w:rsidR="0084013E" w:rsidRPr="00514799" w:rsidTr="0000641C">
        <w:trPr>
          <w:trHeight w:val="154"/>
          <w:tblHeader/>
        </w:trPr>
        <w:tc>
          <w:tcPr>
            <w:tcW w:w="3708" w:type="dxa"/>
          </w:tcPr>
          <w:p w:rsidR="0084013E" w:rsidRPr="00B87DBA" w:rsidRDefault="0084013E" w:rsidP="0084013E">
            <w:pPr>
              <w:jc w:val="center"/>
            </w:pPr>
            <w:r w:rsidRPr="00B87DBA">
              <w:t>1</w:t>
            </w:r>
          </w:p>
        </w:tc>
        <w:tc>
          <w:tcPr>
            <w:tcW w:w="3960" w:type="dxa"/>
          </w:tcPr>
          <w:p w:rsidR="0084013E" w:rsidRPr="00B87DBA" w:rsidRDefault="0084013E" w:rsidP="0084013E">
            <w:pPr>
              <w:jc w:val="center"/>
            </w:pPr>
            <w:r w:rsidRPr="00B87DBA">
              <w:t>2</w:t>
            </w:r>
          </w:p>
        </w:tc>
        <w:tc>
          <w:tcPr>
            <w:tcW w:w="1902" w:type="dxa"/>
          </w:tcPr>
          <w:p w:rsidR="0084013E" w:rsidRPr="00B87DBA" w:rsidRDefault="0084013E" w:rsidP="0084013E">
            <w:pPr>
              <w:jc w:val="center"/>
            </w:pPr>
            <w:r w:rsidRPr="00B87DBA">
              <w:t>3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84013E" w:rsidP="0084013E">
            <w:pPr>
              <w:jc w:val="center"/>
              <w:rPr>
                <w:b/>
              </w:rPr>
            </w:pPr>
            <w:r w:rsidRPr="00B87DBA">
              <w:rPr>
                <w:b/>
              </w:rPr>
              <w:t>000 1 00 00000 00 0000 000</w:t>
            </w:r>
          </w:p>
        </w:tc>
        <w:tc>
          <w:tcPr>
            <w:tcW w:w="3960" w:type="dxa"/>
            <w:vAlign w:val="bottom"/>
          </w:tcPr>
          <w:p w:rsidR="0084013E" w:rsidRPr="00B87DBA" w:rsidRDefault="0084013E" w:rsidP="00D04242">
            <w:pPr>
              <w:jc w:val="both"/>
              <w:rPr>
                <w:b/>
              </w:rPr>
            </w:pPr>
            <w:r w:rsidRPr="00B87DBA">
              <w:rPr>
                <w:b/>
              </w:rPr>
              <w:t>Налоговые и неналоговые доходы</w:t>
            </w:r>
          </w:p>
        </w:tc>
        <w:tc>
          <w:tcPr>
            <w:tcW w:w="1902" w:type="dxa"/>
            <w:vAlign w:val="bottom"/>
          </w:tcPr>
          <w:p w:rsidR="0084013E" w:rsidRPr="00B87DBA" w:rsidRDefault="00B87DBA" w:rsidP="001F11B6">
            <w:pPr>
              <w:jc w:val="center"/>
              <w:rPr>
                <w:b/>
              </w:rPr>
            </w:pPr>
            <w:r w:rsidRPr="00B87DBA">
              <w:rPr>
                <w:b/>
              </w:rPr>
              <w:t>73</w:t>
            </w:r>
            <w:r w:rsidR="00D02B34" w:rsidRPr="00B87DBA">
              <w:rPr>
                <w:b/>
              </w:rPr>
              <w:t> 830,0</w:t>
            </w:r>
          </w:p>
        </w:tc>
      </w:tr>
      <w:tr w:rsidR="009740ED" w:rsidRPr="00514799" w:rsidTr="00D04242">
        <w:tc>
          <w:tcPr>
            <w:tcW w:w="3708" w:type="dxa"/>
          </w:tcPr>
          <w:p w:rsidR="009740ED" w:rsidRPr="00B87DBA" w:rsidRDefault="009740ED" w:rsidP="009740ED">
            <w:pPr>
              <w:jc w:val="center"/>
              <w:rPr>
                <w:b/>
              </w:rPr>
            </w:pPr>
            <w:r w:rsidRPr="00B87DBA">
              <w:rPr>
                <w:b/>
              </w:rPr>
              <w:t>000 1 11 00000 00 0000 000</w:t>
            </w:r>
          </w:p>
        </w:tc>
        <w:tc>
          <w:tcPr>
            <w:tcW w:w="3960" w:type="dxa"/>
            <w:vAlign w:val="bottom"/>
          </w:tcPr>
          <w:p w:rsidR="009740ED" w:rsidRPr="00B87DBA" w:rsidRDefault="009740ED" w:rsidP="00A172B9">
            <w:pPr>
              <w:jc w:val="both"/>
              <w:rPr>
                <w:b/>
              </w:rPr>
            </w:pPr>
            <w:r w:rsidRPr="00B87DBA">
              <w:rPr>
                <w:b/>
              </w:rPr>
              <w:t>Доходы от использования имущества, находящегося в государственной и муниципальной собс</w:t>
            </w:r>
            <w:r w:rsidRPr="00B87DBA">
              <w:rPr>
                <w:b/>
              </w:rPr>
              <w:t>т</w:t>
            </w:r>
            <w:r w:rsidRPr="00B87DBA">
              <w:rPr>
                <w:b/>
              </w:rPr>
              <w:t>венности</w:t>
            </w:r>
          </w:p>
        </w:tc>
        <w:tc>
          <w:tcPr>
            <w:tcW w:w="1902" w:type="dxa"/>
            <w:vAlign w:val="bottom"/>
          </w:tcPr>
          <w:p w:rsidR="009740ED" w:rsidRPr="00B87DBA" w:rsidRDefault="00405584" w:rsidP="0084013E">
            <w:pPr>
              <w:jc w:val="center"/>
              <w:rPr>
                <w:b/>
              </w:rPr>
            </w:pPr>
            <w:r w:rsidRPr="00B87DBA">
              <w:rPr>
                <w:b/>
              </w:rPr>
              <w:t>3</w:t>
            </w:r>
            <w:r w:rsidR="00354BF4" w:rsidRPr="00B87DBA">
              <w:rPr>
                <w:b/>
              </w:rPr>
              <w:t>0</w:t>
            </w:r>
            <w:r w:rsidR="00A172B9" w:rsidRPr="00B87DBA">
              <w:rPr>
                <w:b/>
                <w:lang w:val="en-US"/>
              </w:rPr>
              <w:t>,</w:t>
            </w:r>
            <w:r w:rsidR="00A172B9" w:rsidRPr="00B87DBA">
              <w:rPr>
                <w:b/>
              </w:rPr>
              <w:t>0</w:t>
            </w:r>
          </w:p>
        </w:tc>
      </w:tr>
      <w:tr w:rsidR="009740ED" w:rsidRPr="00514799" w:rsidTr="00D04242">
        <w:tc>
          <w:tcPr>
            <w:tcW w:w="3708" w:type="dxa"/>
          </w:tcPr>
          <w:p w:rsidR="009740ED" w:rsidRPr="00B87DBA" w:rsidRDefault="009740ED" w:rsidP="009740ED">
            <w:pPr>
              <w:jc w:val="center"/>
            </w:pPr>
            <w:r w:rsidRPr="00B87DBA">
              <w:t>395 1 11 02072 09 0000 120</w:t>
            </w:r>
          </w:p>
        </w:tc>
        <w:tc>
          <w:tcPr>
            <w:tcW w:w="3960" w:type="dxa"/>
            <w:vAlign w:val="bottom"/>
          </w:tcPr>
          <w:p w:rsidR="009740ED" w:rsidRPr="00B87DBA" w:rsidRDefault="009740ED" w:rsidP="00405584">
            <w:pPr>
              <w:jc w:val="both"/>
            </w:pPr>
            <w:r w:rsidRPr="00B87DBA">
              <w:t>Доходы от размещения временно свободных средств территориальных фондов обязательного м</w:t>
            </w:r>
            <w:r w:rsidRPr="00B87DBA">
              <w:t>е</w:t>
            </w:r>
            <w:r w:rsidRPr="00B87DBA">
              <w:t>дицинского страхования</w:t>
            </w:r>
          </w:p>
        </w:tc>
        <w:tc>
          <w:tcPr>
            <w:tcW w:w="1902" w:type="dxa"/>
            <w:vAlign w:val="bottom"/>
          </w:tcPr>
          <w:p w:rsidR="009740ED" w:rsidRPr="00B87DBA" w:rsidRDefault="00405584" w:rsidP="0084013E">
            <w:pPr>
              <w:jc w:val="center"/>
            </w:pPr>
            <w:r w:rsidRPr="00B87DBA">
              <w:t>3</w:t>
            </w:r>
            <w:r w:rsidR="00354BF4" w:rsidRPr="00B87DBA">
              <w:t>0</w:t>
            </w:r>
            <w:r w:rsidR="00A172B9" w:rsidRPr="00B87DBA">
              <w:rPr>
                <w:lang w:val="en-US"/>
              </w:rPr>
              <w:t>,</w:t>
            </w:r>
            <w:r w:rsidR="00A172B9" w:rsidRPr="00B87DBA">
              <w:t>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84013E" w:rsidP="0084013E">
            <w:pPr>
              <w:jc w:val="center"/>
              <w:rPr>
                <w:b/>
              </w:rPr>
            </w:pPr>
            <w:r w:rsidRPr="00B87DBA">
              <w:rPr>
                <w:b/>
              </w:rPr>
              <w:t>000 1 13 00000 00 0000 000</w:t>
            </w:r>
          </w:p>
        </w:tc>
        <w:tc>
          <w:tcPr>
            <w:tcW w:w="3960" w:type="dxa"/>
            <w:vAlign w:val="bottom"/>
          </w:tcPr>
          <w:p w:rsidR="0084013E" w:rsidRPr="00B87DBA" w:rsidRDefault="0084013E" w:rsidP="00F56C27">
            <w:pPr>
              <w:jc w:val="both"/>
              <w:rPr>
                <w:b/>
              </w:rPr>
            </w:pPr>
            <w:r w:rsidRPr="00B87DBA">
              <w:rPr>
                <w:b/>
              </w:rPr>
              <w:t>Доходы от оказания платных услуг и компенсации затрат гос</w:t>
            </w:r>
            <w:r w:rsidRPr="00B87DBA">
              <w:rPr>
                <w:b/>
              </w:rPr>
              <w:t>у</w:t>
            </w:r>
            <w:r w:rsidRPr="00B87DBA">
              <w:rPr>
                <w:b/>
              </w:rPr>
              <w:t>дарства</w:t>
            </w:r>
            <w:r w:rsidR="00C67F45" w:rsidRPr="00B87DBA">
              <w:rPr>
                <w:b/>
              </w:rPr>
              <w:t xml:space="preserve"> </w:t>
            </w:r>
          </w:p>
        </w:tc>
        <w:tc>
          <w:tcPr>
            <w:tcW w:w="1902" w:type="dxa"/>
            <w:vAlign w:val="bottom"/>
          </w:tcPr>
          <w:p w:rsidR="0084013E" w:rsidRPr="00B87DBA" w:rsidRDefault="00C1139F" w:rsidP="0084013E">
            <w:pPr>
              <w:jc w:val="center"/>
              <w:rPr>
                <w:b/>
              </w:rPr>
            </w:pPr>
            <w:r w:rsidRPr="00B87DBA">
              <w:rPr>
                <w:b/>
              </w:rPr>
              <w:t>40 000</w:t>
            </w:r>
            <w:r w:rsidR="006C169C" w:rsidRPr="00B87DBA">
              <w:rPr>
                <w:b/>
              </w:rPr>
              <w:t>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84013E" w:rsidP="0084013E">
            <w:pPr>
              <w:jc w:val="center"/>
            </w:pPr>
            <w:r w:rsidRPr="00B87DBA">
              <w:t>395 1 13 02999 09 0000 130</w:t>
            </w:r>
          </w:p>
        </w:tc>
        <w:tc>
          <w:tcPr>
            <w:tcW w:w="3960" w:type="dxa"/>
            <w:vAlign w:val="bottom"/>
          </w:tcPr>
          <w:p w:rsidR="0084013E" w:rsidRPr="00B87DBA" w:rsidRDefault="0084013E" w:rsidP="00D04242">
            <w:pPr>
              <w:jc w:val="both"/>
            </w:pPr>
            <w:r w:rsidRPr="00B87DBA">
              <w:t>Прочие доходы от компенсации затрат бюджетов территориальных фондов обязательного медицинского страхов</w:t>
            </w:r>
            <w:r w:rsidRPr="00B87DBA">
              <w:t>а</w:t>
            </w:r>
            <w:r w:rsidRPr="00B87DBA">
              <w:t>ния</w:t>
            </w:r>
          </w:p>
        </w:tc>
        <w:tc>
          <w:tcPr>
            <w:tcW w:w="1902" w:type="dxa"/>
            <w:vAlign w:val="bottom"/>
          </w:tcPr>
          <w:p w:rsidR="0084013E" w:rsidRPr="00B87DBA" w:rsidRDefault="00C1139F" w:rsidP="0084013E">
            <w:pPr>
              <w:jc w:val="center"/>
            </w:pPr>
            <w:r w:rsidRPr="00B87DBA">
              <w:t>4</w:t>
            </w:r>
            <w:r w:rsidR="00583255" w:rsidRPr="00B87DBA">
              <w:t>0</w:t>
            </w:r>
            <w:r w:rsidR="006C169C" w:rsidRPr="00B87DBA">
              <w:t> 000,0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84013E" w:rsidP="0084013E">
            <w:pPr>
              <w:jc w:val="center"/>
              <w:rPr>
                <w:b/>
              </w:rPr>
            </w:pPr>
            <w:r w:rsidRPr="00B87DBA">
              <w:rPr>
                <w:b/>
              </w:rPr>
              <w:t>000 1 16 00000 00 0000 000</w:t>
            </w:r>
          </w:p>
        </w:tc>
        <w:tc>
          <w:tcPr>
            <w:tcW w:w="3960" w:type="dxa"/>
            <w:vAlign w:val="bottom"/>
          </w:tcPr>
          <w:p w:rsidR="0084013E" w:rsidRPr="00B87DBA" w:rsidRDefault="0084013E" w:rsidP="00D04242">
            <w:pPr>
              <w:jc w:val="both"/>
              <w:rPr>
                <w:b/>
              </w:rPr>
            </w:pPr>
            <w:r w:rsidRPr="00B87DBA">
              <w:rPr>
                <w:b/>
              </w:rPr>
              <w:t>Штрафы, санкции, возмещение ущерба</w:t>
            </w:r>
          </w:p>
        </w:tc>
        <w:tc>
          <w:tcPr>
            <w:tcW w:w="1902" w:type="dxa"/>
            <w:vAlign w:val="bottom"/>
          </w:tcPr>
          <w:p w:rsidR="0084013E" w:rsidRPr="00B87DBA" w:rsidRDefault="00B87DBA" w:rsidP="001F11B6">
            <w:pPr>
              <w:jc w:val="center"/>
              <w:rPr>
                <w:b/>
              </w:rPr>
            </w:pPr>
            <w:r w:rsidRPr="00B87DBA">
              <w:rPr>
                <w:b/>
              </w:rPr>
              <w:t>33</w:t>
            </w:r>
            <w:r w:rsidR="00583255" w:rsidRPr="00B87DBA">
              <w:rPr>
                <w:b/>
              </w:rPr>
              <w:t xml:space="preserve"> 800</w:t>
            </w:r>
            <w:r w:rsidR="00F67BA3" w:rsidRPr="00B87DBA">
              <w:rPr>
                <w:b/>
              </w:rPr>
              <w:t>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84013E" w:rsidP="00F67BA3">
            <w:pPr>
              <w:jc w:val="center"/>
            </w:pPr>
            <w:r w:rsidRPr="00B87DBA">
              <w:t xml:space="preserve">395 1 16 </w:t>
            </w:r>
            <w:r w:rsidR="00F67BA3" w:rsidRPr="00B87DBA">
              <w:t>07090 09 0000 140</w:t>
            </w:r>
          </w:p>
        </w:tc>
        <w:tc>
          <w:tcPr>
            <w:tcW w:w="3960" w:type="dxa"/>
            <w:vAlign w:val="bottom"/>
          </w:tcPr>
          <w:p w:rsidR="0084013E" w:rsidRPr="00B87DBA" w:rsidRDefault="00F67BA3" w:rsidP="00D04242">
            <w:pPr>
              <w:spacing w:line="228" w:lineRule="auto"/>
              <w:jc w:val="both"/>
            </w:pPr>
            <w:r w:rsidRPr="00B87DBA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территориальным фондом обязательного мед</w:t>
            </w:r>
            <w:r w:rsidRPr="00B87DBA">
              <w:t>и</w:t>
            </w:r>
            <w:r w:rsidRPr="00B87DBA">
              <w:t>цинского страхования</w:t>
            </w:r>
          </w:p>
        </w:tc>
        <w:tc>
          <w:tcPr>
            <w:tcW w:w="1902" w:type="dxa"/>
            <w:vAlign w:val="bottom"/>
          </w:tcPr>
          <w:p w:rsidR="0084013E" w:rsidRPr="00B87DBA" w:rsidRDefault="00B87DBA" w:rsidP="00A172B9">
            <w:pPr>
              <w:jc w:val="center"/>
            </w:pPr>
            <w:r w:rsidRPr="00B87DBA">
              <w:t>8</w:t>
            </w:r>
            <w:r w:rsidR="00405584" w:rsidRPr="00B87DBA">
              <w:t> 0</w:t>
            </w:r>
            <w:r w:rsidR="00F67BA3" w:rsidRPr="00B87DBA">
              <w:t>00,0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531775" w:rsidP="00531775">
            <w:pPr>
              <w:jc w:val="center"/>
            </w:pPr>
            <w:r w:rsidRPr="00B87DBA">
              <w:t>395 1 16 10100 09 0000 140</w:t>
            </w:r>
          </w:p>
        </w:tc>
        <w:tc>
          <w:tcPr>
            <w:tcW w:w="3960" w:type="dxa"/>
            <w:vAlign w:val="bottom"/>
          </w:tcPr>
          <w:p w:rsidR="0084013E" w:rsidRPr="00B87DBA" w:rsidRDefault="00F67BA3" w:rsidP="00D04242">
            <w:pPr>
              <w:jc w:val="both"/>
            </w:pPr>
            <w:r w:rsidRPr="00B87DBA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террит</w:t>
            </w:r>
            <w:r w:rsidRPr="00B87DBA">
              <w:t>о</w:t>
            </w:r>
            <w:r w:rsidRPr="00B87DBA">
              <w:t>риальных фондов обязательного медицинского страхования)</w:t>
            </w:r>
          </w:p>
        </w:tc>
        <w:tc>
          <w:tcPr>
            <w:tcW w:w="1902" w:type="dxa"/>
            <w:vAlign w:val="bottom"/>
          </w:tcPr>
          <w:p w:rsidR="0084013E" w:rsidRPr="00B87DBA" w:rsidRDefault="008A66A3" w:rsidP="0084013E">
            <w:pPr>
              <w:jc w:val="center"/>
            </w:pPr>
            <w:r w:rsidRPr="00B87DBA">
              <w:t>20</w:t>
            </w:r>
            <w:r w:rsidR="005E25B8" w:rsidRPr="00B87DBA">
              <w:t xml:space="preserve"> 000</w:t>
            </w:r>
            <w:r w:rsidR="0084013E" w:rsidRPr="00B87DBA">
              <w:t>,0</w:t>
            </w:r>
          </w:p>
        </w:tc>
      </w:tr>
      <w:tr w:rsidR="00F67BA3" w:rsidRPr="00514799" w:rsidTr="00497CEE">
        <w:tc>
          <w:tcPr>
            <w:tcW w:w="3708" w:type="dxa"/>
          </w:tcPr>
          <w:p w:rsidR="00F67BA3" w:rsidRPr="00B87DBA" w:rsidRDefault="00F67BA3" w:rsidP="00F67BA3">
            <w:pPr>
              <w:jc w:val="center"/>
            </w:pPr>
            <w:r w:rsidRPr="00B87DBA">
              <w:t>395 1 16 10119 09 0000 140</w:t>
            </w:r>
          </w:p>
        </w:tc>
        <w:tc>
          <w:tcPr>
            <w:tcW w:w="3960" w:type="dxa"/>
            <w:vAlign w:val="bottom"/>
          </w:tcPr>
          <w:p w:rsidR="00F67BA3" w:rsidRPr="00B87DBA" w:rsidRDefault="00F67BA3" w:rsidP="009442F2">
            <w:pPr>
              <w:autoSpaceDE w:val="0"/>
              <w:autoSpaceDN w:val="0"/>
              <w:adjustRightInd w:val="0"/>
              <w:jc w:val="both"/>
            </w:pPr>
            <w:r w:rsidRPr="00B87DBA">
              <w:t xml:space="preserve">Платежи по искам, предъявленным территориальным фондом обязательного медицинского </w:t>
            </w:r>
            <w:r w:rsidRPr="00B87DBA">
              <w:lastRenderedPageBreak/>
              <w:t>страхования, к лицам, ответственным за причинение вреда здоровью застрахованного лица, в целях возмещения расходов на оказание медици</w:t>
            </w:r>
            <w:r w:rsidRPr="00B87DBA">
              <w:t>н</w:t>
            </w:r>
            <w:r w:rsidRPr="00B87DBA">
              <w:t>ской помощи</w:t>
            </w:r>
          </w:p>
        </w:tc>
        <w:tc>
          <w:tcPr>
            <w:tcW w:w="1902" w:type="dxa"/>
            <w:vAlign w:val="bottom"/>
          </w:tcPr>
          <w:p w:rsidR="00987F6C" w:rsidRPr="00B87DBA" w:rsidRDefault="00987F6C" w:rsidP="0084013E">
            <w:pPr>
              <w:jc w:val="center"/>
            </w:pPr>
          </w:p>
          <w:p w:rsidR="00987F6C" w:rsidRPr="00B87DBA" w:rsidRDefault="00987F6C" w:rsidP="0084013E">
            <w:pPr>
              <w:jc w:val="center"/>
            </w:pPr>
          </w:p>
          <w:p w:rsidR="00987F6C" w:rsidRPr="00B87DBA" w:rsidRDefault="00987F6C" w:rsidP="0084013E">
            <w:pPr>
              <w:jc w:val="center"/>
            </w:pPr>
          </w:p>
          <w:p w:rsidR="00987F6C" w:rsidRPr="00B87DBA" w:rsidRDefault="00987F6C" w:rsidP="0084013E">
            <w:pPr>
              <w:jc w:val="center"/>
            </w:pPr>
          </w:p>
          <w:p w:rsidR="00987F6C" w:rsidRPr="00B87DBA" w:rsidRDefault="00987F6C" w:rsidP="0084013E">
            <w:pPr>
              <w:jc w:val="center"/>
            </w:pPr>
          </w:p>
          <w:p w:rsidR="00987F6C" w:rsidRPr="00B87DBA" w:rsidRDefault="00987F6C" w:rsidP="0084013E">
            <w:pPr>
              <w:jc w:val="center"/>
            </w:pPr>
          </w:p>
          <w:p w:rsidR="00987F6C" w:rsidRPr="00B87DBA" w:rsidRDefault="00987F6C" w:rsidP="0084013E">
            <w:pPr>
              <w:jc w:val="center"/>
            </w:pPr>
          </w:p>
          <w:p w:rsidR="00F67BA3" w:rsidRPr="00B87DBA" w:rsidRDefault="00583255" w:rsidP="0084013E">
            <w:pPr>
              <w:jc w:val="center"/>
            </w:pPr>
            <w:r w:rsidRPr="00B87DBA">
              <w:t>3 800</w:t>
            </w:r>
            <w:r w:rsidR="00EF6293" w:rsidRPr="00B87DBA">
              <w:t>,0</w:t>
            </w:r>
          </w:p>
        </w:tc>
      </w:tr>
      <w:tr w:rsidR="00F67BA3" w:rsidRPr="00514799" w:rsidTr="00497CEE">
        <w:tc>
          <w:tcPr>
            <w:tcW w:w="3708" w:type="dxa"/>
          </w:tcPr>
          <w:p w:rsidR="00F67BA3" w:rsidRPr="00B87DBA" w:rsidRDefault="00F67BA3" w:rsidP="00F67BA3">
            <w:pPr>
              <w:jc w:val="center"/>
            </w:pPr>
            <w:r w:rsidRPr="00B87DBA">
              <w:lastRenderedPageBreak/>
              <w:t>395 1 16 10127 01 0000 140</w:t>
            </w:r>
          </w:p>
        </w:tc>
        <w:tc>
          <w:tcPr>
            <w:tcW w:w="3960" w:type="dxa"/>
            <w:vAlign w:val="bottom"/>
          </w:tcPr>
          <w:p w:rsidR="00F67BA3" w:rsidRPr="00B87DBA" w:rsidRDefault="00F67BA3" w:rsidP="009442F2">
            <w:pPr>
              <w:autoSpaceDE w:val="0"/>
              <w:autoSpaceDN w:val="0"/>
              <w:adjustRightInd w:val="0"/>
              <w:jc w:val="both"/>
            </w:pPr>
            <w:r w:rsidRPr="00B87DBA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территориального фонда обязательного медицинского страхования по нормативам, действовавшим в 2019 г</w:t>
            </w:r>
            <w:r w:rsidRPr="00B87DBA">
              <w:t>о</w:t>
            </w:r>
            <w:r w:rsidRPr="00B87DBA">
              <w:t>ду</w:t>
            </w:r>
          </w:p>
        </w:tc>
        <w:tc>
          <w:tcPr>
            <w:tcW w:w="1902" w:type="dxa"/>
            <w:vAlign w:val="bottom"/>
          </w:tcPr>
          <w:p w:rsidR="00F67BA3" w:rsidRPr="00B87DBA" w:rsidRDefault="00B87DBA" w:rsidP="0084013E">
            <w:pPr>
              <w:jc w:val="center"/>
            </w:pPr>
            <w:r w:rsidRPr="00B87DBA">
              <w:t>2</w:t>
            </w:r>
            <w:r w:rsidR="00F67BA3" w:rsidRPr="00B87DBA">
              <w:rPr>
                <w:lang w:val="en-US"/>
              </w:rPr>
              <w:t xml:space="preserve"> 000</w:t>
            </w:r>
            <w:r w:rsidR="00F67BA3" w:rsidRPr="00B87DBA">
              <w:t>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F43E77" w:rsidRDefault="0084013E" w:rsidP="0084013E">
            <w:pPr>
              <w:jc w:val="center"/>
              <w:rPr>
                <w:b/>
              </w:rPr>
            </w:pPr>
            <w:r w:rsidRPr="00F43E77">
              <w:rPr>
                <w:b/>
              </w:rPr>
              <w:t>000 2 0</w:t>
            </w:r>
            <w:r w:rsidRPr="00F43E77">
              <w:rPr>
                <w:b/>
                <w:lang w:val="en-US"/>
              </w:rPr>
              <w:t>0</w:t>
            </w:r>
            <w:r w:rsidRPr="00F43E77">
              <w:rPr>
                <w:b/>
              </w:rPr>
              <w:t xml:space="preserve"> 00000 00 0000 000</w:t>
            </w:r>
          </w:p>
        </w:tc>
        <w:tc>
          <w:tcPr>
            <w:tcW w:w="3960" w:type="dxa"/>
          </w:tcPr>
          <w:p w:rsidR="0084013E" w:rsidRPr="00F43E77" w:rsidRDefault="0084013E" w:rsidP="00D04242">
            <w:pPr>
              <w:jc w:val="both"/>
              <w:rPr>
                <w:b/>
              </w:rPr>
            </w:pPr>
            <w:r w:rsidRPr="00F43E77">
              <w:rPr>
                <w:b/>
              </w:rPr>
              <w:t>Безвозмездные поступления</w:t>
            </w:r>
          </w:p>
        </w:tc>
        <w:tc>
          <w:tcPr>
            <w:tcW w:w="1902" w:type="dxa"/>
            <w:vAlign w:val="bottom"/>
          </w:tcPr>
          <w:p w:rsidR="0084013E" w:rsidRPr="00F43E77" w:rsidRDefault="00F43E77" w:rsidP="0045391A">
            <w:pPr>
              <w:jc w:val="center"/>
              <w:rPr>
                <w:b/>
              </w:rPr>
            </w:pPr>
            <w:r w:rsidRPr="00F43E77">
              <w:rPr>
                <w:b/>
              </w:rPr>
              <w:t>30 304 831,0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C17B9D" w:rsidRDefault="0084013E" w:rsidP="001231FE">
            <w:pPr>
              <w:jc w:val="center"/>
              <w:rPr>
                <w:b/>
              </w:rPr>
            </w:pPr>
            <w:r w:rsidRPr="00C17B9D">
              <w:rPr>
                <w:b/>
              </w:rPr>
              <w:t xml:space="preserve">000 2 02 </w:t>
            </w:r>
            <w:r w:rsidR="00BF72C3" w:rsidRPr="00C17B9D">
              <w:rPr>
                <w:b/>
              </w:rPr>
              <w:t>00000</w:t>
            </w:r>
            <w:r w:rsidRPr="00C17B9D">
              <w:rPr>
                <w:b/>
              </w:rPr>
              <w:t xml:space="preserve"> </w:t>
            </w:r>
            <w:r w:rsidR="001231FE" w:rsidRPr="00C17B9D">
              <w:rPr>
                <w:b/>
              </w:rPr>
              <w:t>00</w:t>
            </w:r>
            <w:r w:rsidRPr="00C17B9D">
              <w:rPr>
                <w:b/>
              </w:rPr>
              <w:t xml:space="preserve"> 0000 </w:t>
            </w:r>
            <w:r w:rsidR="001231FE" w:rsidRPr="00C17B9D">
              <w:rPr>
                <w:b/>
              </w:rPr>
              <w:t>000</w:t>
            </w:r>
          </w:p>
        </w:tc>
        <w:tc>
          <w:tcPr>
            <w:tcW w:w="3960" w:type="dxa"/>
          </w:tcPr>
          <w:p w:rsidR="0084013E" w:rsidRPr="00C17B9D" w:rsidRDefault="00BF72C3" w:rsidP="001231FE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C17B9D">
              <w:rPr>
                <w:b/>
                <w:bCs/>
              </w:rPr>
              <w:t xml:space="preserve">Безвозмездные </w:t>
            </w:r>
            <w:r w:rsidR="001231FE" w:rsidRPr="00C17B9D">
              <w:rPr>
                <w:b/>
                <w:bCs/>
              </w:rPr>
              <w:t>п</w:t>
            </w:r>
            <w:r w:rsidRPr="00C17B9D">
              <w:rPr>
                <w:b/>
                <w:bCs/>
              </w:rPr>
              <w:t xml:space="preserve">оступления </w:t>
            </w:r>
            <w:r w:rsidR="001231FE" w:rsidRPr="00C17B9D">
              <w:rPr>
                <w:b/>
                <w:bCs/>
              </w:rPr>
              <w:t>о</w:t>
            </w:r>
            <w:r w:rsidRPr="00C17B9D">
              <w:rPr>
                <w:b/>
                <w:bCs/>
              </w:rPr>
              <w:t xml:space="preserve">т </w:t>
            </w:r>
            <w:r w:rsidR="001231FE" w:rsidRPr="00C17B9D">
              <w:rPr>
                <w:b/>
                <w:bCs/>
              </w:rPr>
              <w:t>д</w:t>
            </w:r>
            <w:r w:rsidRPr="00C17B9D">
              <w:rPr>
                <w:b/>
                <w:bCs/>
              </w:rPr>
              <w:t xml:space="preserve">ругих </w:t>
            </w:r>
            <w:r w:rsidR="001231FE" w:rsidRPr="00C17B9D">
              <w:rPr>
                <w:b/>
                <w:bCs/>
              </w:rPr>
              <w:t>б</w:t>
            </w:r>
            <w:r w:rsidRPr="00C17B9D">
              <w:rPr>
                <w:b/>
                <w:bCs/>
              </w:rPr>
              <w:t xml:space="preserve">юджетов </w:t>
            </w:r>
            <w:r w:rsidR="001231FE" w:rsidRPr="00C17B9D">
              <w:rPr>
                <w:b/>
                <w:bCs/>
              </w:rPr>
              <w:t>б</w:t>
            </w:r>
            <w:r w:rsidRPr="00C17B9D">
              <w:rPr>
                <w:b/>
                <w:bCs/>
              </w:rPr>
              <w:t xml:space="preserve">юджетной </w:t>
            </w:r>
            <w:r w:rsidR="001231FE" w:rsidRPr="00C17B9D">
              <w:rPr>
                <w:b/>
                <w:bCs/>
              </w:rPr>
              <w:t>с</w:t>
            </w:r>
            <w:r w:rsidRPr="00C17B9D">
              <w:rPr>
                <w:b/>
                <w:bCs/>
              </w:rPr>
              <w:t>и</w:t>
            </w:r>
            <w:r w:rsidRPr="00C17B9D">
              <w:rPr>
                <w:b/>
                <w:bCs/>
              </w:rPr>
              <w:t>с</w:t>
            </w:r>
            <w:r w:rsidRPr="00C17B9D">
              <w:rPr>
                <w:b/>
                <w:bCs/>
              </w:rPr>
              <w:t>темы Российской Федерации</w:t>
            </w:r>
          </w:p>
        </w:tc>
        <w:tc>
          <w:tcPr>
            <w:tcW w:w="1902" w:type="dxa"/>
            <w:vAlign w:val="bottom"/>
          </w:tcPr>
          <w:p w:rsidR="007A6A58" w:rsidRPr="00C17B9D" w:rsidRDefault="00C17B9D" w:rsidP="00450337">
            <w:pPr>
              <w:jc w:val="center"/>
              <w:rPr>
                <w:b/>
              </w:rPr>
            </w:pPr>
            <w:r w:rsidRPr="00C17B9D">
              <w:rPr>
                <w:b/>
              </w:rPr>
              <w:t>30 330 631,0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1F2D58" w:rsidRDefault="0084013E" w:rsidP="0077323D">
            <w:pPr>
              <w:jc w:val="center"/>
            </w:pPr>
            <w:r w:rsidRPr="001F2D58">
              <w:t xml:space="preserve">395 2 02 </w:t>
            </w:r>
            <w:r w:rsidR="00E040FC" w:rsidRPr="001F2D58">
              <w:t>55093</w:t>
            </w:r>
            <w:r w:rsidRPr="001F2D58">
              <w:t xml:space="preserve"> 09 0000 15</w:t>
            </w:r>
            <w:r w:rsidR="0077323D" w:rsidRPr="001F2D58">
              <w:t>0</w:t>
            </w:r>
          </w:p>
        </w:tc>
        <w:tc>
          <w:tcPr>
            <w:tcW w:w="3960" w:type="dxa"/>
          </w:tcPr>
          <w:p w:rsidR="0084013E" w:rsidRPr="001F2D58" w:rsidRDefault="0084013E" w:rsidP="00D04242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1F2D58">
              <w:rPr>
                <w:rFonts w:ascii="Times New Roman" w:hAnsi="Times New Roman"/>
                <w:szCs w:val="24"/>
              </w:rPr>
              <w:t xml:space="preserve">Субвенции бюджетам </w:t>
            </w:r>
            <w:r w:rsidR="005E25B8" w:rsidRPr="001F2D58">
              <w:rPr>
                <w:rFonts w:ascii="Times New Roman" w:hAnsi="Times New Roman"/>
                <w:szCs w:val="24"/>
              </w:rPr>
              <w:t>территори</w:t>
            </w:r>
            <w:r w:rsidRPr="001F2D58">
              <w:rPr>
                <w:rFonts w:ascii="Times New Roman" w:hAnsi="Times New Roman"/>
                <w:szCs w:val="24"/>
              </w:rPr>
              <w:t>альных фондов обязательного медицинского страхования на финансовое обеспечение организации обязательного медицинского стр</w:t>
            </w:r>
            <w:r w:rsidRPr="001F2D58">
              <w:rPr>
                <w:rFonts w:ascii="Times New Roman" w:hAnsi="Times New Roman"/>
                <w:szCs w:val="24"/>
              </w:rPr>
              <w:t>а</w:t>
            </w:r>
            <w:r w:rsidRPr="001F2D58">
              <w:rPr>
                <w:rFonts w:ascii="Times New Roman" w:hAnsi="Times New Roman"/>
                <w:szCs w:val="24"/>
              </w:rPr>
              <w:t>хования на территориях субъектов Российской Федерации</w:t>
            </w:r>
          </w:p>
        </w:tc>
        <w:tc>
          <w:tcPr>
            <w:tcW w:w="1902" w:type="dxa"/>
            <w:vAlign w:val="bottom"/>
          </w:tcPr>
          <w:p w:rsidR="0084013E" w:rsidRPr="00514799" w:rsidRDefault="000A374B" w:rsidP="0040049F">
            <w:pPr>
              <w:jc w:val="center"/>
              <w:rPr>
                <w:highlight w:val="yellow"/>
              </w:rPr>
            </w:pPr>
            <w:r w:rsidRPr="000A374B">
              <w:t>29 880 631,0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0A374B" w:rsidRDefault="0084013E" w:rsidP="0077323D">
            <w:pPr>
              <w:jc w:val="center"/>
            </w:pPr>
            <w:r w:rsidRPr="000A374B">
              <w:t xml:space="preserve">395 2 02 </w:t>
            </w:r>
            <w:r w:rsidR="00E61357" w:rsidRPr="000A374B">
              <w:t>5</w:t>
            </w:r>
            <w:r w:rsidR="007B5464" w:rsidRPr="000A374B">
              <w:t>9</w:t>
            </w:r>
            <w:r w:rsidRPr="000A374B">
              <w:t>999 09 0000 15</w:t>
            </w:r>
            <w:r w:rsidR="0077323D" w:rsidRPr="000A374B">
              <w:t>0</w:t>
            </w:r>
          </w:p>
        </w:tc>
        <w:tc>
          <w:tcPr>
            <w:tcW w:w="3960" w:type="dxa"/>
          </w:tcPr>
          <w:p w:rsidR="0084013E" w:rsidRPr="000A374B" w:rsidRDefault="0084013E" w:rsidP="00D04242">
            <w:pPr>
              <w:autoSpaceDE w:val="0"/>
              <w:autoSpaceDN w:val="0"/>
              <w:adjustRightInd w:val="0"/>
              <w:jc w:val="both"/>
            </w:pPr>
            <w:r w:rsidRPr="000A374B">
              <w:t>Прочие межбюджетные трансферты, передаваемые бюджетам территор</w:t>
            </w:r>
            <w:r w:rsidRPr="000A374B">
              <w:t>и</w:t>
            </w:r>
            <w:r w:rsidRPr="000A374B">
              <w:t>альных фондов обязательного медицинского страхования</w:t>
            </w:r>
          </w:p>
        </w:tc>
        <w:tc>
          <w:tcPr>
            <w:tcW w:w="1902" w:type="dxa"/>
            <w:vAlign w:val="bottom"/>
          </w:tcPr>
          <w:p w:rsidR="0084013E" w:rsidRPr="000A374B" w:rsidRDefault="000A374B" w:rsidP="00583255">
            <w:pPr>
              <w:jc w:val="center"/>
            </w:pPr>
            <w:r w:rsidRPr="000A374B">
              <w:t>4</w:t>
            </w:r>
            <w:r w:rsidR="000E11C5" w:rsidRPr="000A374B">
              <w:t>50</w:t>
            </w:r>
            <w:r w:rsidR="0084013E" w:rsidRPr="000A374B">
              <w:t> 000,0</w:t>
            </w:r>
          </w:p>
        </w:tc>
      </w:tr>
      <w:tr w:rsidR="0084013E" w:rsidRPr="00514799" w:rsidTr="00D04242">
        <w:tc>
          <w:tcPr>
            <w:tcW w:w="3708" w:type="dxa"/>
          </w:tcPr>
          <w:p w:rsidR="0084013E" w:rsidRPr="00B87DBA" w:rsidRDefault="0084013E" w:rsidP="0084013E">
            <w:pPr>
              <w:jc w:val="center"/>
              <w:rPr>
                <w:b/>
              </w:rPr>
            </w:pPr>
            <w:r w:rsidRPr="00B87DBA">
              <w:rPr>
                <w:b/>
              </w:rPr>
              <w:t>000 2 19 00000 00 0000 000</w:t>
            </w:r>
          </w:p>
        </w:tc>
        <w:tc>
          <w:tcPr>
            <w:tcW w:w="3960" w:type="dxa"/>
          </w:tcPr>
          <w:p w:rsidR="0084013E" w:rsidRPr="00B87DBA" w:rsidRDefault="0084013E" w:rsidP="00D042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7DBA">
              <w:rPr>
                <w:b/>
              </w:rPr>
              <w:t>Возврат остатков субсидий, су</w:t>
            </w:r>
            <w:r w:rsidRPr="00B87DBA">
              <w:rPr>
                <w:b/>
              </w:rPr>
              <w:t>б</w:t>
            </w:r>
            <w:r w:rsidRPr="00B87DBA">
              <w:rPr>
                <w:b/>
              </w:rPr>
              <w:t>венций и иных межбюджетных трансфертов, имеющих целевое назначение, прошлых лет</w:t>
            </w:r>
          </w:p>
        </w:tc>
        <w:tc>
          <w:tcPr>
            <w:tcW w:w="1902" w:type="dxa"/>
            <w:vAlign w:val="bottom"/>
          </w:tcPr>
          <w:p w:rsidR="0084013E" w:rsidRPr="00B87DBA" w:rsidRDefault="00B87DBA" w:rsidP="00583255">
            <w:pPr>
              <w:jc w:val="center"/>
              <w:rPr>
                <w:b/>
              </w:rPr>
            </w:pPr>
            <w:r w:rsidRPr="00B87DBA">
              <w:rPr>
                <w:b/>
              </w:rPr>
              <w:t>- 25</w:t>
            </w:r>
            <w:r w:rsidR="00760573" w:rsidRPr="00B87DBA">
              <w:rPr>
                <w:b/>
              </w:rPr>
              <w:t xml:space="preserve"> 800,0</w:t>
            </w:r>
          </w:p>
        </w:tc>
      </w:tr>
      <w:tr w:rsidR="00583255" w:rsidRPr="00514799" w:rsidTr="00D04242">
        <w:tc>
          <w:tcPr>
            <w:tcW w:w="3708" w:type="dxa"/>
          </w:tcPr>
          <w:p w:rsidR="00583255" w:rsidRPr="00B87DBA" w:rsidRDefault="00583255" w:rsidP="0084013E">
            <w:pPr>
              <w:jc w:val="center"/>
              <w:rPr>
                <w:b/>
              </w:rPr>
            </w:pPr>
            <w:r w:rsidRPr="00B87DBA">
              <w:t>395 2 19 55093 09 0000 150</w:t>
            </w:r>
          </w:p>
        </w:tc>
        <w:tc>
          <w:tcPr>
            <w:tcW w:w="3960" w:type="dxa"/>
          </w:tcPr>
          <w:p w:rsidR="00583255" w:rsidRPr="00B87DBA" w:rsidRDefault="00583255" w:rsidP="00D04242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B87DBA">
              <w:t>Возврат остатков субвенций прошлых лет на финансовое обеспечение организации обязательного медицинского страхования на территориях субъектов Российской Федерации в бюджет Федерального фонда обязательного медицинского страхования из бюджетов территориальных фондов обязательного медицинского страхования</w:t>
            </w:r>
          </w:p>
        </w:tc>
        <w:tc>
          <w:tcPr>
            <w:tcW w:w="1902" w:type="dxa"/>
            <w:vAlign w:val="bottom"/>
          </w:tcPr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583255">
            <w:pPr>
              <w:jc w:val="center"/>
              <w:rPr>
                <w:b/>
              </w:rPr>
            </w:pPr>
          </w:p>
          <w:p w:rsidR="00583255" w:rsidRPr="00B87DBA" w:rsidRDefault="00583255" w:rsidP="00760573">
            <w:pPr>
              <w:jc w:val="center"/>
              <w:rPr>
                <w:b/>
              </w:rPr>
            </w:pPr>
            <w:r w:rsidRPr="00B87DBA">
              <w:rPr>
                <w:b/>
              </w:rPr>
              <w:t>-</w:t>
            </w:r>
            <w:r w:rsidRPr="00B87DBA">
              <w:t xml:space="preserve"> </w:t>
            </w:r>
            <w:r w:rsidR="00B87DBA" w:rsidRPr="00B87DBA">
              <w:t>25</w:t>
            </w:r>
            <w:r w:rsidR="00760573" w:rsidRPr="00B87DBA">
              <w:t> 800,0</w:t>
            </w:r>
          </w:p>
        </w:tc>
      </w:tr>
      <w:tr w:rsidR="00D50547" w:rsidRPr="00F43E77" w:rsidTr="00D04242">
        <w:tc>
          <w:tcPr>
            <w:tcW w:w="3708" w:type="dxa"/>
          </w:tcPr>
          <w:p w:rsidR="00D50547" w:rsidRPr="00F43E77" w:rsidRDefault="00D50547" w:rsidP="0084013E">
            <w:pPr>
              <w:jc w:val="center"/>
              <w:rPr>
                <w:b/>
              </w:rPr>
            </w:pPr>
          </w:p>
        </w:tc>
        <w:tc>
          <w:tcPr>
            <w:tcW w:w="3960" w:type="dxa"/>
          </w:tcPr>
          <w:p w:rsidR="00D50547" w:rsidRPr="00F43E77" w:rsidRDefault="00D50547" w:rsidP="0084013E">
            <w:pPr>
              <w:rPr>
                <w:b/>
              </w:rPr>
            </w:pPr>
            <w:r w:rsidRPr="00F43E77">
              <w:rPr>
                <w:b/>
              </w:rPr>
              <w:t>Всего доходов</w:t>
            </w:r>
          </w:p>
        </w:tc>
        <w:tc>
          <w:tcPr>
            <w:tcW w:w="1902" w:type="dxa"/>
            <w:vAlign w:val="bottom"/>
          </w:tcPr>
          <w:p w:rsidR="007A6A58" w:rsidRPr="00F43E77" w:rsidRDefault="00F43E77" w:rsidP="009C5F6D">
            <w:pPr>
              <w:jc w:val="center"/>
              <w:rPr>
                <w:b/>
              </w:rPr>
            </w:pPr>
            <w:r w:rsidRPr="00F43E77">
              <w:rPr>
                <w:b/>
                <w:color w:val="000000"/>
                <w:spacing w:val="-10"/>
              </w:rPr>
              <w:t>30 378 661,0</w:t>
            </w:r>
          </w:p>
        </w:tc>
      </w:tr>
    </w:tbl>
    <w:p w:rsidR="0084013E" w:rsidRPr="00F43E77" w:rsidRDefault="0084013E" w:rsidP="0084013E">
      <w:pPr>
        <w:rPr>
          <w:sz w:val="2"/>
          <w:szCs w:val="2"/>
        </w:rPr>
      </w:pPr>
    </w:p>
    <w:p w:rsidR="00F168CD" w:rsidRPr="00F43E77" w:rsidRDefault="00F168CD" w:rsidP="0084013E">
      <w:pPr>
        <w:rPr>
          <w:sz w:val="2"/>
          <w:szCs w:val="2"/>
          <w:lang w:val="en-US"/>
        </w:rPr>
      </w:pPr>
    </w:p>
    <w:p w:rsidR="00F168CD" w:rsidRPr="00F43E77" w:rsidRDefault="00F168CD" w:rsidP="0084013E">
      <w:pPr>
        <w:rPr>
          <w:sz w:val="2"/>
          <w:szCs w:val="2"/>
        </w:rPr>
      </w:pPr>
    </w:p>
    <w:p w:rsidR="00086A29" w:rsidRPr="00F43E77" w:rsidRDefault="00086A29" w:rsidP="00086A29">
      <w:pPr>
        <w:jc w:val="center"/>
        <w:rPr>
          <w:sz w:val="2"/>
          <w:szCs w:val="2"/>
        </w:rPr>
      </w:pPr>
      <w:r w:rsidRPr="00F43E77">
        <w:rPr>
          <w:sz w:val="26"/>
          <w:szCs w:val="26"/>
        </w:rPr>
        <w:t>____________</w:t>
      </w:r>
    </w:p>
    <w:p w:rsidR="00913FFD" w:rsidRPr="001F2D58" w:rsidRDefault="00913FFD" w:rsidP="00913FFD">
      <w:pPr>
        <w:ind w:left="-107" w:hanging="6"/>
        <w:jc w:val="center"/>
        <w:rPr>
          <w:lang w:val="en-US"/>
        </w:rPr>
      </w:pPr>
    </w:p>
    <w:p w:rsidR="00913FFD" w:rsidRPr="001F2D58" w:rsidRDefault="00913FFD" w:rsidP="00913FFD">
      <w:pPr>
        <w:ind w:left="4678" w:hanging="6"/>
        <w:jc w:val="center"/>
      </w:pPr>
      <w:r w:rsidRPr="001F2D58">
        <w:t>ПРИЛОЖЕНИЕ 2</w:t>
      </w:r>
    </w:p>
    <w:p w:rsidR="00913FFD" w:rsidRPr="001F2D58" w:rsidRDefault="00913FFD" w:rsidP="00913FFD">
      <w:pPr>
        <w:ind w:left="4678" w:hanging="7"/>
        <w:jc w:val="center"/>
      </w:pPr>
      <w:r w:rsidRPr="001F2D58">
        <w:t xml:space="preserve">к Закону Забайкальского края </w:t>
      </w:r>
    </w:p>
    <w:p w:rsidR="00913FFD" w:rsidRPr="001F2D58" w:rsidRDefault="00913FFD" w:rsidP="00913FFD">
      <w:pPr>
        <w:ind w:left="4678" w:hanging="7"/>
        <w:jc w:val="center"/>
      </w:pPr>
      <w:r w:rsidRPr="001F2D58">
        <w:t xml:space="preserve">«О бюджете территориального фонда </w:t>
      </w:r>
    </w:p>
    <w:p w:rsidR="00913FFD" w:rsidRPr="001F2D58" w:rsidRDefault="00913FFD" w:rsidP="00913FFD">
      <w:pPr>
        <w:ind w:left="4678" w:hanging="7"/>
        <w:jc w:val="center"/>
      </w:pPr>
      <w:r w:rsidRPr="001F2D58">
        <w:t xml:space="preserve">обязательного медицинского страхования </w:t>
      </w:r>
    </w:p>
    <w:p w:rsidR="00913FFD" w:rsidRPr="001F2D58" w:rsidRDefault="001F2D58" w:rsidP="00913FFD">
      <w:pPr>
        <w:ind w:left="4678" w:hanging="7"/>
        <w:jc w:val="center"/>
        <w:rPr>
          <w:b/>
          <w:sz w:val="28"/>
          <w:szCs w:val="28"/>
        </w:rPr>
      </w:pPr>
      <w:r w:rsidRPr="001F2D58">
        <w:t>Забайкальского края на 2025 год и плановый период 2026 и 2027</w:t>
      </w:r>
      <w:r w:rsidR="00913FFD" w:rsidRPr="001F2D58">
        <w:t xml:space="preserve"> годов»</w:t>
      </w:r>
    </w:p>
    <w:p w:rsidR="0084013E" w:rsidRPr="001F2D58" w:rsidRDefault="0084013E" w:rsidP="00D04242">
      <w:pPr>
        <w:spacing w:before="360" w:after="120"/>
        <w:jc w:val="center"/>
        <w:rPr>
          <w:b/>
          <w:sz w:val="28"/>
          <w:szCs w:val="28"/>
        </w:rPr>
      </w:pPr>
      <w:r w:rsidRPr="001F2D58">
        <w:rPr>
          <w:b/>
          <w:sz w:val="28"/>
          <w:szCs w:val="28"/>
        </w:rPr>
        <w:t xml:space="preserve">Доходы бюджета </w:t>
      </w:r>
      <w:r w:rsidR="006D5697" w:rsidRPr="001F2D58">
        <w:rPr>
          <w:b/>
          <w:sz w:val="28"/>
          <w:szCs w:val="28"/>
        </w:rPr>
        <w:t xml:space="preserve">территориального фонда обязательного медицинского страхования Забайкальского края </w:t>
      </w:r>
      <w:r w:rsidR="00E83D9E" w:rsidRPr="001F2D58">
        <w:rPr>
          <w:b/>
          <w:sz w:val="28"/>
          <w:szCs w:val="28"/>
        </w:rPr>
        <w:t>по кодам бюджетной классификации доходов бюджетов Российской Федерации</w:t>
      </w:r>
      <w:r w:rsidRPr="001F2D58">
        <w:rPr>
          <w:b/>
          <w:sz w:val="28"/>
          <w:szCs w:val="28"/>
        </w:rPr>
        <w:t xml:space="preserve"> на плановый период</w:t>
      </w:r>
      <w:r w:rsidR="006D5697" w:rsidRPr="001F2D58">
        <w:rPr>
          <w:b/>
          <w:sz w:val="28"/>
          <w:szCs w:val="28"/>
        </w:rPr>
        <w:br/>
      </w:r>
      <w:r w:rsidRPr="001F2D58">
        <w:rPr>
          <w:b/>
          <w:sz w:val="28"/>
          <w:szCs w:val="28"/>
        </w:rPr>
        <w:t xml:space="preserve"> 20</w:t>
      </w:r>
      <w:r w:rsidR="001F2D58" w:rsidRPr="001F2D58">
        <w:rPr>
          <w:b/>
          <w:sz w:val="28"/>
          <w:szCs w:val="28"/>
        </w:rPr>
        <w:t>26</w:t>
      </w:r>
      <w:r w:rsidRPr="001F2D58">
        <w:rPr>
          <w:b/>
          <w:sz w:val="28"/>
          <w:szCs w:val="28"/>
        </w:rPr>
        <w:t xml:space="preserve"> и 20</w:t>
      </w:r>
      <w:r w:rsidR="00C5119B" w:rsidRPr="001F2D58">
        <w:rPr>
          <w:b/>
          <w:sz w:val="28"/>
          <w:szCs w:val="28"/>
        </w:rPr>
        <w:t>2</w:t>
      </w:r>
      <w:r w:rsidR="001F2D58" w:rsidRPr="001F2D58">
        <w:rPr>
          <w:b/>
          <w:sz w:val="28"/>
          <w:szCs w:val="28"/>
        </w:rPr>
        <w:t>7</w:t>
      </w:r>
      <w:r w:rsidRPr="001F2D58">
        <w:rPr>
          <w:b/>
          <w:sz w:val="28"/>
          <w:szCs w:val="28"/>
        </w:rPr>
        <w:t xml:space="preserve"> годов</w:t>
      </w:r>
    </w:p>
    <w:tbl>
      <w:tblPr>
        <w:tblW w:w="1017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43"/>
        <w:gridCol w:w="3402"/>
        <w:gridCol w:w="1694"/>
        <w:gridCol w:w="1633"/>
      </w:tblGrid>
      <w:tr w:rsidR="00D04242" w:rsidRPr="001F2D58" w:rsidTr="00D04242">
        <w:tc>
          <w:tcPr>
            <w:tcW w:w="3443" w:type="dxa"/>
            <w:vMerge w:val="restart"/>
            <w:vAlign w:val="center"/>
          </w:tcPr>
          <w:p w:rsidR="00D04242" w:rsidRPr="001F2D58" w:rsidRDefault="00D04242" w:rsidP="00BD6AFB">
            <w:pPr>
              <w:spacing w:before="60" w:after="60"/>
              <w:jc w:val="center"/>
              <w:rPr>
                <w:b/>
              </w:rPr>
            </w:pPr>
            <w:r w:rsidRPr="001F2D58">
              <w:rPr>
                <w:spacing w:val="-8"/>
              </w:rPr>
              <w:t>Код бюджетной классифик</w:t>
            </w:r>
            <w:r w:rsidRPr="001F2D58">
              <w:rPr>
                <w:spacing w:val="-8"/>
              </w:rPr>
              <w:t>а</w:t>
            </w:r>
            <w:r w:rsidRPr="001F2D58">
              <w:rPr>
                <w:spacing w:val="-8"/>
              </w:rPr>
              <w:t>ции</w:t>
            </w:r>
            <w:r w:rsidRPr="001F2D58">
              <w:t xml:space="preserve"> </w:t>
            </w:r>
            <w:r w:rsidRPr="001F2D58">
              <w:rPr>
                <w:spacing w:val="-4"/>
              </w:rPr>
              <w:t>Российской Федер</w:t>
            </w:r>
            <w:r w:rsidRPr="001F2D58">
              <w:rPr>
                <w:spacing w:val="-4"/>
              </w:rPr>
              <w:t>а</w:t>
            </w:r>
            <w:r w:rsidRPr="001F2D58">
              <w:rPr>
                <w:spacing w:val="-4"/>
              </w:rPr>
              <w:t>ции</w:t>
            </w:r>
          </w:p>
        </w:tc>
        <w:tc>
          <w:tcPr>
            <w:tcW w:w="3402" w:type="dxa"/>
            <w:vMerge w:val="restart"/>
            <w:vAlign w:val="center"/>
          </w:tcPr>
          <w:p w:rsidR="00D04242" w:rsidRPr="001F2D58" w:rsidRDefault="00BD6AFB" w:rsidP="00D837B5">
            <w:pPr>
              <w:spacing w:before="60" w:after="60"/>
              <w:jc w:val="center"/>
              <w:rPr>
                <w:b/>
              </w:rPr>
            </w:pPr>
            <w:r w:rsidRPr="001F2D58">
              <w:t xml:space="preserve">Наименование кода </w:t>
            </w:r>
          </w:p>
        </w:tc>
        <w:tc>
          <w:tcPr>
            <w:tcW w:w="3327" w:type="dxa"/>
            <w:gridSpan w:val="2"/>
            <w:vAlign w:val="center"/>
          </w:tcPr>
          <w:p w:rsidR="00D04242" w:rsidRPr="001F2D58" w:rsidRDefault="006B5469" w:rsidP="00D04242">
            <w:pPr>
              <w:spacing w:before="60" w:after="60"/>
              <w:jc w:val="center"/>
              <w:rPr>
                <w:b/>
              </w:rPr>
            </w:pPr>
            <w:r w:rsidRPr="001F2D58">
              <w:t>Сумма (тыс. рублей)</w:t>
            </w:r>
          </w:p>
        </w:tc>
      </w:tr>
      <w:tr w:rsidR="00D04242" w:rsidRPr="001F2D58" w:rsidTr="00D04242">
        <w:tc>
          <w:tcPr>
            <w:tcW w:w="3443" w:type="dxa"/>
            <w:vMerge/>
            <w:vAlign w:val="center"/>
          </w:tcPr>
          <w:p w:rsidR="00D04242" w:rsidRPr="001F2D58" w:rsidRDefault="00D04242" w:rsidP="00D0424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3402" w:type="dxa"/>
            <w:vMerge/>
            <w:vAlign w:val="center"/>
          </w:tcPr>
          <w:p w:rsidR="00D04242" w:rsidRPr="001F2D58" w:rsidRDefault="00D04242" w:rsidP="00D0424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694" w:type="dxa"/>
            <w:vAlign w:val="center"/>
          </w:tcPr>
          <w:p w:rsidR="00D04242" w:rsidRPr="001F2D58" w:rsidRDefault="00D04242" w:rsidP="00DF2089">
            <w:pPr>
              <w:spacing w:before="60" w:after="60"/>
              <w:jc w:val="center"/>
              <w:rPr>
                <w:b/>
              </w:rPr>
            </w:pPr>
            <w:r w:rsidRPr="001F2D58">
              <w:t>20</w:t>
            </w:r>
            <w:r w:rsidR="001F2D58" w:rsidRPr="001F2D58">
              <w:t>2</w:t>
            </w:r>
            <w:r w:rsidR="001F2D58" w:rsidRPr="001F2D58">
              <w:rPr>
                <w:lang w:val="en-US"/>
              </w:rPr>
              <w:t>6</w:t>
            </w:r>
            <w:r w:rsidRPr="001F2D58">
              <w:t xml:space="preserve"> год</w:t>
            </w:r>
          </w:p>
        </w:tc>
        <w:tc>
          <w:tcPr>
            <w:tcW w:w="1633" w:type="dxa"/>
            <w:vAlign w:val="center"/>
          </w:tcPr>
          <w:p w:rsidR="00D04242" w:rsidRPr="001F2D58" w:rsidRDefault="00D04242" w:rsidP="00DF2089">
            <w:pPr>
              <w:spacing w:before="60" w:after="60"/>
              <w:jc w:val="center"/>
              <w:rPr>
                <w:b/>
              </w:rPr>
            </w:pPr>
            <w:r w:rsidRPr="001F2D58">
              <w:t>20</w:t>
            </w:r>
            <w:r w:rsidR="00C5119B" w:rsidRPr="001F2D58">
              <w:t>2</w:t>
            </w:r>
            <w:r w:rsidR="001F2D58" w:rsidRPr="001F2D58">
              <w:rPr>
                <w:lang w:val="en-US"/>
              </w:rPr>
              <w:t>7</w:t>
            </w:r>
            <w:r w:rsidRPr="001F2D58">
              <w:t xml:space="preserve"> год</w:t>
            </w:r>
          </w:p>
        </w:tc>
      </w:tr>
      <w:tr w:rsidR="007869E9" w:rsidRPr="00514799" w:rsidTr="0084013E">
        <w:tc>
          <w:tcPr>
            <w:tcW w:w="3443" w:type="dxa"/>
          </w:tcPr>
          <w:p w:rsidR="007869E9" w:rsidRPr="00090167" w:rsidRDefault="007869E9" w:rsidP="0084013E">
            <w:pPr>
              <w:jc w:val="center"/>
              <w:rPr>
                <w:b/>
              </w:rPr>
            </w:pPr>
            <w:r w:rsidRPr="00090167">
              <w:rPr>
                <w:b/>
              </w:rPr>
              <w:t>000 2 0</w:t>
            </w:r>
            <w:r w:rsidRPr="00090167">
              <w:rPr>
                <w:b/>
                <w:lang w:val="en-US"/>
              </w:rPr>
              <w:t>0</w:t>
            </w:r>
            <w:r w:rsidRPr="00090167">
              <w:rPr>
                <w:b/>
              </w:rPr>
              <w:t xml:space="preserve"> 00000 00 0000 000</w:t>
            </w:r>
          </w:p>
        </w:tc>
        <w:tc>
          <w:tcPr>
            <w:tcW w:w="3402" w:type="dxa"/>
          </w:tcPr>
          <w:p w:rsidR="007869E9" w:rsidRPr="00090167" w:rsidRDefault="007869E9" w:rsidP="00416CFF">
            <w:pPr>
              <w:ind w:right="-92"/>
              <w:rPr>
                <w:b/>
              </w:rPr>
            </w:pPr>
            <w:r w:rsidRPr="00090167">
              <w:rPr>
                <w:b/>
              </w:rPr>
              <w:t>Безвозмездные поступления</w:t>
            </w:r>
          </w:p>
        </w:tc>
        <w:tc>
          <w:tcPr>
            <w:tcW w:w="1694" w:type="dxa"/>
            <w:vAlign w:val="bottom"/>
          </w:tcPr>
          <w:p w:rsidR="007869E9" w:rsidRPr="00090167" w:rsidRDefault="00090167" w:rsidP="00B63B39">
            <w:pPr>
              <w:jc w:val="center"/>
              <w:rPr>
                <w:b/>
              </w:rPr>
            </w:pPr>
            <w:r w:rsidRPr="00090167">
              <w:rPr>
                <w:b/>
              </w:rPr>
              <w:t>32 673 562,3</w:t>
            </w:r>
          </w:p>
        </w:tc>
        <w:tc>
          <w:tcPr>
            <w:tcW w:w="1633" w:type="dxa"/>
            <w:vAlign w:val="bottom"/>
          </w:tcPr>
          <w:p w:rsidR="007869E9" w:rsidRPr="00090167" w:rsidRDefault="00090167" w:rsidP="00DB5F01">
            <w:pPr>
              <w:jc w:val="center"/>
              <w:rPr>
                <w:b/>
              </w:rPr>
            </w:pPr>
            <w:r w:rsidRPr="00090167">
              <w:rPr>
                <w:b/>
              </w:rPr>
              <w:t>34 877 298,3</w:t>
            </w:r>
          </w:p>
        </w:tc>
      </w:tr>
      <w:tr w:rsidR="007869E9" w:rsidRPr="00514799" w:rsidTr="0084013E">
        <w:tc>
          <w:tcPr>
            <w:tcW w:w="3443" w:type="dxa"/>
          </w:tcPr>
          <w:p w:rsidR="007869E9" w:rsidRPr="00090167" w:rsidRDefault="007869E9" w:rsidP="0084013E">
            <w:pPr>
              <w:jc w:val="center"/>
              <w:rPr>
                <w:b/>
              </w:rPr>
            </w:pPr>
            <w:r w:rsidRPr="00090167">
              <w:rPr>
                <w:b/>
              </w:rPr>
              <w:t>000 2 02 00000 00 0000 000</w:t>
            </w:r>
          </w:p>
        </w:tc>
        <w:tc>
          <w:tcPr>
            <w:tcW w:w="3402" w:type="dxa"/>
          </w:tcPr>
          <w:p w:rsidR="007869E9" w:rsidRPr="00090167" w:rsidRDefault="007869E9" w:rsidP="00276039">
            <w:pPr>
              <w:jc w:val="both"/>
              <w:rPr>
                <w:b/>
              </w:rPr>
            </w:pPr>
            <w:r w:rsidRPr="00090167">
              <w:rPr>
                <w:b/>
                <w:bCs/>
              </w:rPr>
              <w:t>Безвозмездные поступления от других бюджетов бю</w:t>
            </w:r>
            <w:r w:rsidRPr="00090167">
              <w:rPr>
                <w:b/>
                <w:bCs/>
              </w:rPr>
              <w:t>д</w:t>
            </w:r>
            <w:r w:rsidRPr="00090167">
              <w:rPr>
                <w:b/>
                <w:bCs/>
              </w:rPr>
              <w:t>жетной системы Российской Федерации</w:t>
            </w:r>
          </w:p>
        </w:tc>
        <w:tc>
          <w:tcPr>
            <w:tcW w:w="1694" w:type="dxa"/>
            <w:vAlign w:val="bottom"/>
          </w:tcPr>
          <w:p w:rsidR="007869E9" w:rsidRPr="00090167" w:rsidRDefault="00090167" w:rsidP="0076091E">
            <w:pPr>
              <w:jc w:val="center"/>
              <w:rPr>
                <w:b/>
              </w:rPr>
            </w:pPr>
            <w:r w:rsidRPr="00090167">
              <w:rPr>
                <w:b/>
              </w:rPr>
              <w:t>32 673 562,3</w:t>
            </w:r>
          </w:p>
        </w:tc>
        <w:tc>
          <w:tcPr>
            <w:tcW w:w="1633" w:type="dxa"/>
            <w:vAlign w:val="bottom"/>
          </w:tcPr>
          <w:p w:rsidR="007869E9" w:rsidRPr="00090167" w:rsidRDefault="00090167" w:rsidP="0084013E">
            <w:pPr>
              <w:jc w:val="center"/>
              <w:rPr>
                <w:b/>
              </w:rPr>
            </w:pPr>
            <w:r w:rsidRPr="00090167">
              <w:rPr>
                <w:b/>
              </w:rPr>
              <w:t>34 877 298,3</w:t>
            </w:r>
          </w:p>
        </w:tc>
      </w:tr>
      <w:tr w:rsidR="007869E9" w:rsidRPr="00514799" w:rsidTr="0084013E">
        <w:tc>
          <w:tcPr>
            <w:tcW w:w="3443" w:type="dxa"/>
          </w:tcPr>
          <w:p w:rsidR="007869E9" w:rsidRPr="00090167" w:rsidRDefault="007869E9" w:rsidP="0077323D">
            <w:pPr>
              <w:jc w:val="center"/>
            </w:pPr>
            <w:r w:rsidRPr="00090167">
              <w:t>395 2 02 55093 09 0000 150</w:t>
            </w:r>
          </w:p>
        </w:tc>
        <w:tc>
          <w:tcPr>
            <w:tcW w:w="3402" w:type="dxa"/>
          </w:tcPr>
          <w:p w:rsidR="007869E9" w:rsidRPr="00090167" w:rsidRDefault="007869E9" w:rsidP="00E14A03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90167">
              <w:rPr>
                <w:rFonts w:ascii="Times New Roman" w:hAnsi="Times New Roman"/>
                <w:szCs w:val="24"/>
              </w:rPr>
              <w:t>Субвенции бюджетам территориальных фондов обяз</w:t>
            </w:r>
            <w:r w:rsidRPr="00090167">
              <w:rPr>
                <w:rFonts w:ascii="Times New Roman" w:hAnsi="Times New Roman"/>
                <w:szCs w:val="24"/>
              </w:rPr>
              <w:t>а</w:t>
            </w:r>
            <w:r w:rsidRPr="00090167">
              <w:rPr>
                <w:rFonts w:ascii="Times New Roman" w:hAnsi="Times New Roman"/>
                <w:szCs w:val="24"/>
              </w:rPr>
              <w:t>тельного медицинского стр</w:t>
            </w:r>
            <w:r w:rsidRPr="00090167">
              <w:rPr>
                <w:rFonts w:ascii="Times New Roman" w:hAnsi="Times New Roman"/>
                <w:szCs w:val="24"/>
              </w:rPr>
              <w:t>а</w:t>
            </w:r>
            <w:r w:rsidRPr="00090167">
              <w:rPr>
                <w:rFonts w:ascii="Times New Roman" w:hAnsi="Times New Roman"/>
                <w:szCs w:val="24"/>
              </w:rPr>
              <w:t>хования на финансовое обеспечение организации обяз</w:t>
            </w:r>
            <w:r w:rsidRPr="00090167">
              <w:rPr>
                <w:rFonts w:ascii="Times New Roman" w:hAnsi="Times New Roman"/>
                <w:szCs w:val="24"/>
              </w:rPr>
              <w:t>а</w:t>
            </w:r>
            <w:r w:rsidRPr="00090167">
              <w:rPr>
                <w:rFonts w:ascii="Times New Roman" w:hAnsi="Times New Roman"/>
                <w:szCs w:val="24"/>
              </w:rPr>
              <w:t>тельного медицинского стр</w:t>
            </w:r>
            <w:r w:rsidRPr="00090167">
              <w:rPr>
                <w:rFonts w:ascii="Times New Roman" w:hAnsi="Times New Roman"/>
                <w:szCs w:val="24"/>
              </w:rPr>
              <w:t>а</w:t>
            </w:r>
            <w:r w:rsidRPr="00090167">
              <w:rPr>
                <w:rFonts w:ascii="Times New Roman" w:hAnsi="Times New Roman"/>
                <w:szCs w:val="24"/>
              </w:rPr>
              <w:t>хования на территориях суб</w:t>
            </w:r>
            <w:r w:rsidRPr="00090167">
              <w:rPr>
                <w:rFonts w:ascii="Times New Roman" w:hAnsi="Times New Roman"/>
                <w:szCs w:val="24"/>
              </w:rPr>
              <w:t>ъ</w:t>
            </w:r>
            <w:r w:rsidRPr="00090167">
              <w:rPr>
                <w:rFonts w:ascii="Times New Roman" w:hAnsi="Times New Roman"/>
                <w:szCs w:val="24"/>
              </w:rPr>
              <w:t>ектов Российской Федерации</w:t>
            </w:r>
          </w:p>
        </w:tc>
        <w:tc>
          <w:tcPr>
            <w:tcW w:w="1694" w:type="dxa"/>
            <w:vAlign w:val="bottom"/>
          </w:tcPr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090167" w:rsidP="0084013E">
            <w:pPr>
              <w:jc w:val="center"/>
            </w:pPr>
            <w:r w:rsidRPr="00090167">
              <w:t>32 223 562,3</w:t>
            </w:r>
          </w:p>
        </w:tc>
        <w:tc>
          <w:tcPr>
            <w:tcW w:w="1633" w:type="dxa"/>
            <w:vAlign w:val="bottom"/>
          </w:tcPr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7869E9" w:rsidP="0084013E">
            <w:pPr>
              <w:jc w:val="center"/>
            </w:pPr>
          </w:p>
          <w:p w:rsidR="007869E9" w:rsidRPr="00090167" w:rsidRDefault="00090167" w:rsidP="0084013E">
            <w:pPr>
              <w:jc w:val="center"/>
              <w:rPr>
                <w:lang w:val="en-US"/>
              </w:rPr>
            </w:pPr>
            <w:r w:rsidRPr="00090167">
              <w:t>34 427 298,3</w:t>
            </w:r>
          </w:p>
        </w:tc>
      </w:tr>
      <w:tr w:rsidR="007869E9" w:rsidRPr="00514799" w:rsidTr="0084013E">
        <w:tc>
          <w:tcPr>
            <w:tcW w:w="3443" w:type="dxa"/>
          </w:tcPr>
          <w:p w:rsidR="007869E9" w:rsidRPr="00090167" w:rsidRDefault="007869E9" w:rsidP="0077323D">
            <w:pPr>
              <w:jc w:val="center"/>
            </w:pPr>
            <w:r w:rsidRPr="00090167">
              <w:t>395 2 02 59999 09 0000 150</w:t>
            </w:r>
          </w:p>
        </w:tc>
        <w:tc>
          <w:tcPr>
            <w:tcW w:w="3402" w:type="dxa"/>
          </w:tcPr>
          <w:p w:rsidR="007869E9" w:rsidRPr="00090167" w:rsidRDefault="007869E9" w:rsidP="00E14A03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090167">
              <w:rPr>
                <w:rFonts w:ascii="Times New Roman" w:hAnsi="Times New Roman"/>
                <w:szCs w:val="24"/>
              </w:rPr>
              <w:t>Прочие межбюджетные трансферты, передаваемые бюдж</w:t>
            </w:r>
            <w:r w:rsidRPr="00090167">
              <w:rPr>
                <w:rFonts w:ascii="Times New Roman" w:hAnsi="Times New Roman"/>
                <w:szCs w:val="24"/>
              </w:rPr>
              <w:t>е</w:t>
            </w:r>
            <w:r w:rsidRPr="00090167">
              <w:rPr>
                <w:rFonts w:ascii="Times New Roman" w:hAnsi="Times New Roman"/>
                <w:szCs w:val="24"/>
              </w:rPr>
              <w:t xml:space="preserve">там территориальных фондов </w:t>
            </w:r>
            <w:r w:rsidRPr="00090167">
              <w:rPr>
                <w:rFonts w:ascii="Times New Roman" w:hAnsi="Times New Roman"/>
                <w:spacing w:val="-12"/>
                <w:szCs w:val="24"/>
              </w:rPr>
              <w:t>обязательного медицинского стра</w:t>
            </w:r>
            <w:r w:rsidRPr="00090167">
              <w:rPr>
                <w:rFonts w:ascii="Times New Roman" w:hAnsi="Times New Roman"/>
                <w:szCs w:val="24"/>
              </w:rPr>
              <w:t>хования</w:t>
            </w:r>
          </w:p>
        </w:tc>
        <w:tc>
          <w:tcPr>
            <w:tcW w:w="1694" w:type="dxa"/>
            <w:vAlign w:val="bottom"/>
          </w:tcPr>
          <w:p w:rsidR="007869E9" w:rsidRPr="00090167" w:rsidRDefault="007869E9" w:rsidP="00635320">
            <w:pPr>
              <w:jc w:val="center"/>
            </w:pPr>
          </w:p>
          <w:p w:rsidR="007869E9" w:rsidRPr="00090167" w:rsidRDefault="007869E9" w:rsidP="00635320">
            <w:pPr>
              <w:jc w:val="center"/>
            </w:pPr>
          </w:p>
          <w:p w:rsidR="007869E9" w:rsidRPr="00090167" w:rsidRDefault="007869E9" w:rsidP="00635320">
            <w:pPr>
              <w:jc w:val="center"/>
            </w:pPr>
          </w:p>
          <w:p w:rsidR="007869E9" w:rsidRPr="00090167" w:rsidRDefault="007869E9" w:rsidP="00635320">
            <w:pPr>
              <w:jc w:val="center"/>
            </w:pPr>
          </w:p>
          <w:p w:rsidR="007869E9" w:rsidRPr="00090167" w:rsidRDefault="0045526D" w:rsidP="000E11C5">
            <w:pPr>
              <w:jc w:val="center"/>
            </w:pPr>
            <w:r w:rsidRPr="00090167">
              <w:t>4</w:t>
            </w:r>
            <w:r w:rsidR="000E11C5" w:rsidRPr="00090167">
              <w:t>50</w:t>
            </w:r>
            <w:r w:rsidR="007869E9" w:rsidRPr="00090167">
              <w:t> 000,0</w:t>
            </w:r>
          </w:p>
        </w:tc>
        <w:tc>
          <w:tcPr>
            <w:tcW w:w="1633" w:type="dxa"/>
            <w:vAlign w:val="bottom"/>
          </w:tcPr>
          <w:p w:rsidR="007869E9" w:rsidRPr="00090167" w:rsidRDefault="007869E9" w:rsidP="00635320">
            <w:pPr>
              <w:jc w:val="center"/>
            </w:pPr>
          </w:p>
          <w:p w:rsidR="007869E9" w:rsidRPr="00090167" w:rsidRDefault="007869E9" w:rsidP="00635320">
            <w:pPr>
              <w:jc w:val="center"/>
            </w:pPr>
          </w:p>
          <w:p w:rsidR="007869E9" w:rsidRPr="00090167" w:rsidRDefault="007869E9" w:rsidP="00635320">
            <w:pPr>
              <w:jc w:val="center"/>
            </w:pPr>
          </w:p>
          <w:p w:rsidR="007869E9" w:rsidRPr="00090167" w:rsidRDefault="007869E9" w:rsidP="00635320">
            <w:pPr>
              <w:jc w:val="center"/>
            </w:pPr>
          </w:p>
          <w:p w:rsidR="007869E9" w:rsidRPr="00090167" w:rsidRDefault="0045526D" w:rsidP="00635320">
            <w:pPr>
              <w:jc w:val="center"/>
            </w:pPr>
            <w:r w:rsidRPr="00090167">
              <w:t>4</w:t>
            </w:r>
            <w:r w:rsidR="000E11C5" w:rsidRPr="00090167">
              <w:t>50</w:t>
            </w:r>
            <w:r w:rsidR="007869E9" w:rsidRPr="00090167">
              <w:t> 000,0</w:t>
            </w:r>
          </w:p>
        </w:tc>
      </w:tr>
      <w:tr w:rsidR="007869E9" w:rsidRPr="00090167" w:rsidTr="0084013E">
        <w:tc>
          <w:tcPr>
            <w:tcW w:w="3443" w:type="dxa"/>
          </w:tcPr>
          <w:p w:rsidR="007869E9" w:rsidRPr="00090167" w:rsidRDefault="007869E9" w:rsidP="0084013E">
            <w:pPr>
              <w:jc w:val="center"/>
              <w:rPr>
                <w:b/>
              </w:rPr>
            </w:pPr>
          </w:p>
        </w:tc>
        <w:tc>
          <w:tcPr>
            <w:tcW w:w="3402" w:type="dxa"/>
          </w:tcPr>
          <w:p w:rsidR="007869E9" w:rsidRPr="00090167" w:rsidRDefault="007869E9" w:rsidP="0084013E">
            <w:pPr>
              <w:ind w:left="-82" w:right="-92"/>
              <w:rPr>
                <w:b/>
              </w:rPr>
            </w:pPr>
            <w:r w:rsidRPr="00090167">
              <w:rPr>
                <w:b/>
              </w:rPr>
              <w:t>Всего доходов</w:t>
            </w:r>
          </w:p>
        </w:tc>
        <w:tc>
          <w:tcPr>
            <w:tcW w:w="1694" w:type="dxa"/>
            <w:vAlign w:val="bottom"/>
          </w:tcPr>
          <w:p w:rsidR="007869E9" w:rsidRPr="00090167" w:rsidRDefault="00090167" w:rsidP="00B63B39">
            <w:pPr>
              <w:jc w:val="center"/>
              <w:rPr>
                <w:b/>
              </w:rPr>
            </w:pPr>
            <w:r w:rsidRPr="00090167">
              <w:rPr>
                <w:b/>
              </w:rPr>
              <w:t>32 673 562,3</w:t>
            </w:r>
          </w:p>
        </w:tc>
        <w:tc>
          <w:tcPr>
            <w:tcW w:w="1633" w:type="dxa"/>
            <w:vAlign w:val="bottom"/>
          </w:tcPr>
          <w:p w:rsidR="007869E9" w:rsidRPr="00090167" w:rsidRDefault="00090167" w:rsidP="004A382B">
            <w:pPr>
              <w:jc w:val="center"/>
              <w:rPr>
                <w:b/>
              </w:rPr>
            </w:pPr>
            <w:r w:rsidRPr="00090167">
              <w:rPr>
                <w:b/>
              </w:rPr>
              <w:t>34 877 298,3</w:t>
            </w:r>
          </w:p>
        </w:tc>
      </w:tr>
    </w:tbl>
    <w:p w:rsidR="006365CD" w:rsidRPr="00090167" w:rsidRDefault="006365CD" w:rsidP="006365CD">
      <w:pPr>
        <w:jc w:val="center"/>
        <w:rPr>
          <w:sz w:val="26"/>
          <w:szCs w:val="26"/>
        </w:rPr>
      </w:pPr>
    </w:p>
    <w:p w:rsidR="006365CD" w:rsidRPr="00090167" w:rsidRDefault="006365CD" w:rsidP="006365CD">
      <w:pPr>
        <w:jc w:val="center"/>
        <w:rPr>
          <w:sz w:val="2"/>
          <w:szCs w:val="2"/>
        </w:rPr>
      </w:pPr>
      <w:r w:rsidRPr="00090167">
        <w:rPr>
          <w:sz w:val="26"/>
          <w:szCs w:val="26"/>
        </w:rPr>
        <w:t>____________</w:t>
      </w: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026210" w:rsidRPr="00514799" w:rsidRDefault="00026210" w:rsidP="0084013E">
      <w:pPr>
        <w:rPr>
          <w:highlight w:val="yellow"/>
        </w:rPr>
      </w:pPr>
    </w:p>
    <w:p w:rsidR="006365CD" w:rsidRPr="00514799" w:rsidRDefault="006365CD" w:rsidP="0084013E">
      <w:pPr>
        <w:rPr>
          <w:highlight w:val="yellow"/>
        </w:rPr>
      </w:pPr>
    </w:p>
    <w:p w:rsidR="006365CD" w:rsidRPr="001F2D58" w:rsidRDefault="006365CD" w:rsidP="0084013E">
      <w:pPr>
        <w:rPr>
          <w:lang w:val="en-US"/>
        </w:rPr>
      </w:pPr>
    </w:p>
    <w:tbl>
      <w:tblPr>
        <w:tblW w:w="0" w:type="auto"/>
        <w:jc w:val="right"/>
        <w:tblInd w:w="-143" w:type="dxa"/>
        <w:tblLook w:val="04A0" w:firstRow="1" w:lastRow="0" w:firstColumn="1" w:lastColumn="0" w:noHBand="0" w:noVBand="1"/>
      </w:tblPr>
      <w:tblGrid>
        <w:gridCol w:w="4602"/>
      </w:tblGrid>
      <w:tr w:rsidR="00355D4F" w:rsidRPr="001F2D58" w:rsidTr="00355D4F">
        <w:trPr>
          <w:jc w:val="right"/>
        </w:trPr>
        <w:tc>
          <w:tcPr>
            <w:tcW w:w="4602" w:type="dxa"/>
          </w:tcPr>
          <w:p w:rsidR="00355D4F" w:rsidRPr="001F2D58" w:rsidRDefault="0011720D" w:rsidP="00551674">
            <w:pPr>
              <w:jc w:val="center"/>
            </w:pPr>
            <w:r w:rsidRPr="001F2D58">
              <w:br w:type="page"/>
            </w:r>
            <w:r w:rsidR="00355D4F" w:rsidRPr="001F2D58">
              <w:t xml:space="preserve">ПРИЛОЖЕНИЕ </w:t>
            </w:r>
            <w:r w:rsidR="009D092B" w:rsidRPr="001F2D58">
              <w:t>3</w:t>
            </w:r>
          </w:p>
          <w:p w:rsidR="00355D4F" w:rsidRPr="001F2D58" w:rsidRDefault="00355D4F" w:rsidP="00551674">
            <w:pPr>
              <w:jc w:val="center"/>
            </w:pPr>
            <w:r w:rsidRPr="001F2D58">
              <w:t>к Закону Забайкальского края</w:t>
            </w:r>
          </w:p>
          <w:p w:rsidR="00355D4F" w:rsidRPr="001F2D58" w:rsidRDefault="00233D58" w:rsidP="00551674">
            <w:pPr>
              <w:ind w:left="-150"/>
              <w:jc w:val="center"/>
            </w:pPr>
            <w:r w:rsidRPr="001F2D58">
              <w:t>«</w:t>
            </w:r>
            <w:r w:rsidR="00F43AD6" w:rsidRPr="001F2D58">
              <w:t>О бюджете т</w:t>
            </w:r>
            <w:r w:rsidR="00355D4F" w:rsidRPr="001F2D58">
              <w:t xml:space="preserve">ерриториального фонда </w:t>
            </w:r>
            <w:r w:rsidR="00355D4F" w:rsidRPr="001F2D58">
              <w:br/>
              <w:t>обязательного медицинского страхования З</w:t>
            </w:r>
            <w:r w:rsidR="00355D4F" w:rsidRPr="001F2D58">
              <w:t>а</w:t>
            </w:r>
            <w:r w:rsidR="00355D4F" w:rsidRPr="001F2D58">
              <w:t>байкальского края на 20</w:t>
            </w:r>
            <w:r w:rsidR="001F2D58" w:rsidRPr="001F2D58">
              <w:t>25</w:t>
            </w:r>
            <w:r w:rsidR="00355D4F" w:rsidRPr="001F2D58">
              <w:t xml:space="preserve"> год </w:t>
            </w:r>
            <w:r w:rsidR="00355D4F" w:rsidRPr="001F2D58">
              <w:br/>
              <w:t>и план</w:t>
            </w:r>
            <w:r w:rsidR="00355D4F" w:rsidRPr="001F2D58">
              <w:t>о</w:t>
            </w:r>
            <w:r w:rsidR="00355D4F" w:rsidRPr="001F2D58">
              <w:t>вый период 20</w:t>
            </w:r>
            <w:r w:rsidR="001F2D58" w:rsidRPr="001F2D58">
              <w:t>26</w:t>
            </w:r>
            <w:r w:rsidR="00355D4F" w:rsidRPr="001F2D58">
              <w:t xml:space="preserve"> и 20</w:t>
            </w:r>
            <w:r w:rsidR="00C5119B" w:rsidRPr="001F2D58">
              <w:t>2</w:t>
            </w:r>
            <w:r w:rsidR="001F2D58" w:rsidRPr="001F2D58">
              <w:t>7</w:t>
            </w:r>
            <w:r w:rsidRPr="001F2D58">
              <w:t xml:space="preserve"> годов»</w:t>
            </w:r>
          </w:p>
        </w:tc>
      </w:tr>
    </w:tbl>
    <w:p w:rsidR="00551674" w:rsidRPr="001F2D58" w:rsidRDefault="00551674" w:rsidP="00551674">
      <w:pPr>
        <w:tabs>
          <w:tab w:val="left" w:pos="5103"/>
        </w:tabs>
        <w:jc w:val="center"/>
        <w:rPr>
          <w:b/>
          <w:sz w:val="28"/>
          <w:szCs w:val="28"/>
        </w:rPr>
      </w:pPr>
    </w:p>
    <w:p w:rsidR="00551674" w:rsidRPr="001F2D58" w:rsidRDefault="0084013E" w:rsidP="00551674">
      <w:pPr>
        <w:tabs>
          <w:tab w:val="left" w:pos="5103"/>
        </w:tabs>
        <w:jc w:val="center"/>
        <w:rPr>
          <w:b/>
          <w:sz w:val="28"/>
          <w:szCs w:val="28"/>
        </w:rPr>
      </w:pPr>
      <w:r w:rsidRPr="001F2D58">
        <w:rPr>
          <w:b/>
          <w:sz w:val="28"/>
          <w:szCs w:val="28"/>
        </w:rPr>
        <w:t xml:space="preserve">Распределение бюджетных </w:t>
      </w:r>
      <w:proofErr w:type="gramStart"/>
      <w:r w:rsidRPr="001F2D58">
        <w:rPr>
          <w:b/>
          <w:sz w:val="28"/>
          <w:szCs w:val="28"/>
        </w:rPr>
        <w:t>ассигнований бюджета</w:t>
      </w:r>
      <w:r w:rsidR="0000641C" w:rsidRPr="001F2D58">
        <w:rPr>
          <w:b/>
          <w:sz w:val="28"/>
          <w:szCs w:val="28"/>
        </w:rPr>
        <w:t xml:space="preserve"> территориального фонда обязательного медицинского страхования Забайкальского края</w:t>
      </w:r>
      <w:proofErr w:type="gramEnd"/>
      <w:r w:rsidRPr="001F2D58">
        <w:rPr>
          <w:b/>
          <w:sz w:val="28"/>
          <w:szCs w:val="28"/>
        </w:rPr>
        <w:t xml:space="preserve"> по разделам, подразделам, целевым статьям и видам расходов классификации расх</w:t>
      </w:r>
      <w:r w:rsidRPr="001F2D58">
        <w:rPr>
          <w:b/>
          <w:sz w:val="28"/>
          <w:szCs w:val="28"/>
        </w:rPr>
        <w:t>о</w:t>
      </w:r>
      <w:r w:rsidRPr="001F2D58">
        <w:rPr>
          <w:b/>
          <w:sz w:val="28"/>
          <w:szCs w:val="28"/>
        </w:rPr>
        <w:t>дов бюдж</w:t>
      </w:r>
      <w:r w:rsidR="005E25B8" w:rsidRPr="001F2D58">
        <w:rPr>
          <w:b/>
          <w:sz w:val="28"/>
          <w:szCs w:val="28"/>
        </w:rPr>
        <w:t>е</w:t>
      </w:r>
      <w:r w:rsidR="001F2D58" w:rsidRPr="001F2D58">
        <w:rPr>
          <w:b/>
          <w:sz w:val="28"/>
          <w:szCs w:val="28"/>
        </w:rPr>
        <w:t>тов Российской Федерации на 2025</w:t>
      </w:r>
      <w:r w:rsidRPr="001F2D58">
        <w:rPr>
          <w:b/>
          <w:sz w:val="28"/>
          <w:szCs w:val="28"/>
        </w:rPr>
        <w:t xml:space="preserve"> год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67"/>
        <w:gridCol w:w="567"/>
        <w:gridCol w:w="1559"/>
        <w:gridCol w:w="709"/>
        <w:gridCol w:w="2410"/>
      </w:tblGrid>
      <w:tr w:rsidR="0084013E" w:rsidRPr="001F2D58" w:rsidTr="008B363F">
        <w:tc>
          <w:tcPr>
            <w:tcW w:w="3652" w:type="dxa"/>
          </w:tcPr>
          <w:p w:rsidR="0084013E" w:rsidRPr="001F2D58" w:rsidRDefault="0084013E" w:rsidP="00551674">
            <w:pPr>
              <w:jc w:val="center"/>
            </w:pPr>
            <w:r w:rsidRPr="001F2D58">
              <w:t>Наименование</w:t>
            </w:r>
          </w:p>
        </w:tc>
        <w:tc>
          <w:tcPr>
            <w:tcW w:w="567" w:type="dxa"/>
          </w:tcPr>
          <w:p w:rsidR="0084013E" w:rsidRPr="001F2D58" w:rsidRDefault="0084013E" w:rsidP="00551674">
            <w:pPr>
              <w:jc w:val="center"/>
            </w:pPr>
            <w:proofErr w:type="spellStart"/>
            <w:r w:rsidRPr="001F2D58">
              <w:t>Рз</w:t>
            </w:r>
            <w:proofErr w:type="spellEnd"/>
          </w:p>
        </w:tc>
        <w:tc>
          <w:tcPr>
            <w:tcW w:w="567" w:type="dxa"/>
          </w:tcPr>
          <w:p w:rsidR="0084013E" w:rsidRPr="001F2D58" w:rsidRDefault="0084013E" w:rsidP="00551674">
            <w:pPr>
              <w:jc w:val="center"/>
            </w:pPr>
            <w:proofErr w:type="gramStart"/>
            <w:r w:rsidRPr="001F2D58">
              <w:t>ПР</w:t>
            </w:r>
            <w:proofErr w:type="gramEnd"/>
          </w:p>
        </w:tc>
        <w:tc>
          <w:tcPr>
            <w:tcW w:w="1559" w:type="dxa"/>
          </w:tcPr>
          <w:p w:rsidR="0084013E" w:rsidRPr="001F2D58" w:rsidRDefault="0084013E" w:rsidP="00551674">
            <w:pPr>
              <w:jc w:val="center"/>
            </w:pPr>
            <w:r w:rsidRPr="001F2D58">
              <w:t>ЦСР</w:t>
            </w:r>
          </w:p>
        </w:tc>
        <w:tc>
          <w:tcPr>
            <w:tcW w:w="709" w:type="dxa"/>
          </w:tcPr>
          <w:p w:rsidR="0084013E" w:rsidRPr="001F2D58" w:rsidRDefault="0084013E" w:rsidP="00551674">
            <w:pPr>
              <w:jc w:val="center"/>
            </w:pPr>
            <w:r w:rsidRPr="001F2D58">
              <w:t>ВР</w:t>
            </w:r>
          </w:p>
        </w:tc>
        <w:tc>
          <w:tcPr>
            <w:tcW w:w="2410" w:type="dxa"/>
          </w:tcPr>
          <w:p w:rsidR="0084013E" w:rsidRPr="001F2D58" w:rsidRDefault="008B363F" w:rsidP="00551674">
            <w:pPr>
              <w:jc w:val="center"/>
            </w:pPr>
            <w:r w:rsidRPr="001F2D58">
              <w:t>Сумма (тыс. рублей)</w:t>
            </w:r>
          </w:p>
        </w:tc>
      </w:tr>
    </w:tbl>
    <w:p w:rsidR="00355D4F" w:rsidRPr="001F2D58" w:rsidRDefault="00355D4F">
      <w:pPr>
        <w:rPr>
          <w:sz w:val="2"/>
          <w:szCs w:val="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52"/>
        <w:gridCol w:w="567"/>
        <w:gridCol w:w="567"/>
        <w:gridCol w:w="1559"/>
        <w:gridCol w:w="709"/>
        <w:gridCol w:w="2410"/>
      </w:tblGrid>
      <w:tr w:rsidR="0084013E" w:rsidRPr="001F2D58" w:rsidTr="008B363F">
        <w:trPr>
          <w:tblHeader/>
        </w:trPr>
        <w:tc>
          <w:tcPr>
            <w:tcW w:w="3652" w:type="dxa"/>
          </w:tcPr>
          <w:p w:rsidR="0084013E" w:rsidRPr="001F2D58" w:rsidRDefault="0084013E" w:rsidP="0084013E">
            <w:pPr>
              <w:jc w:val="center"/>
            </w:pPr>
            <w:r w:rsidRPr="001F2D58">
              <w:t>1</w:t>
            </w:r>
          </w:p>
        </w:tc>
        <w:tc>
          <w:tcPr>
            <w:tcW w:w="567" w:type="dxa"/>
          </w:tcPr>
          <w:p w:rsidR="0084013E" w:rsidRPr="001F2D58" w:rsidRDefault="0084013E" w:rsidP="0084013E">
            <w:pPr>
              <w:jc w:val="center"/>
            </w:pPr>
            <w:r w:rsidRPr="001F2D58">
              <w:t>2</w:t>
            </w:r>
          </w:p>
        </w:tc>
        <w:tc>
          <w:tcPr>
            <w:tcW w:w="567" w:type="dxa"/>
          </w:tcPr>
          <w:p w:rsidR="0084013E" w:rsidRPr="001F2D58" w:rsidRDefault="0084013E" w:rsidP="0084013E">
            <w:pPr>
              <w:jc w:val="center"/>
            </w:pPr>
            <w:r w:rsidRPr="001F2D58">
              <w:t>3</w:t>
            </w:r>
          </w:p>
        </w:tc>
        <w:tc>
          <w:tcPr>
            <w:tcW w:w="1559" w:type="dxa"/>
          </w:tcPr>
          <w:p w:rsidR="0084013E" w:rsidRPr="001F2D58" w:rsidRDefault="0084013E" w:rsidP="0084013E">
            <w:pPr>
              <w:jc w:val="center"/>
            </w:pPr>
            <w:r w:rsidRPr="001F2D58">
              <w:t>4</w:t>
            </w:r>
          </w:p>
        </w:tc>
        <w:tc>
          <w:tcPr>
            <w:tcW w:w="709" w:type="dxa"/>
          </w:tcPr>
          <w:p w:rsidR="0084013E" w:rsidRPr="001F2D58" w:rsidRDefault="0084013E" w:rsidP="0084013E">
            <w:pPr>
              <w:jc w:val="center"/>
            </w:pPr>
            <w:r w:rsidRPr="001F2D58">
              <w:t>5</w:t>
            </w:r>
          </w:p>
        </w:tc>
        <w:tc>
          <w:tcPr>
            <w:tcW w:w="2410" w:type="dxa"/>
          </w:tcPr>
          <w:p w:rsidR="0084013E" w:rsidRPr="001F2D58" w:rsidRDefault="0084013E" w:rsidP="0084013E">
            <w:pPr>
              <w:jc w:val="center"/>
            </w:pPr>
            <w:r w:rsidRPr="001F2D58">
              <w:t>6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0A374B" w:rsidRDefault="00004268" w:rsidP="00355D4F">
            <w:pPr>
              <w:jc w:val="both"/>
              <w:rPr>
                <w:b/>
                <w:spacing w:val="-2"/>
              </w:rPr>
            </w:pPr>
            <w:proofErr w:type="spellStart"/>
            <w:r w:rsidRPr="000A374B">
              <w:rPr>
                <w:b/>
                <w:spacing w:val="-2"/>
                <w:lang w:val="en-US"/>
              </w:rPr>
              <w:t>Общегосударственные</w:t>
            </w:r>
            <w:proofErr w:type="spellEnd"/>
            <w:r w:rsidRPr="000A374B">
              <w:rPr>
                <w:b/>
                <w:spacing w:val="-2"/>
                <w:lang w:val="en-US"/>
              </w:rPr>
              <w:t xml:space="preserve"> </w:t>
            </w:r>
            <w:proofErr w:type="spellStart"/>
            <w:r w:rsidRPr="000A374B">
              <w:rPr>
                <w:b/>
                <w:spacing w:val="-2"/>
                <w:lang w:val="en-US"/>
              </w:rPr>
              <w:t>вопросы</w:t>
            </w:r>
            <w:proofErr w:type="spellEnd"/>
          </w:p>
        </w:tc>
        <w:tc>
          <w:tcPr>
            <w:tcW w:w="567" w:type="dxa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  <w:r w:rsidRPr="000A374B">
              <w:rPr>
                <w:b/>
              </w:rPr>
              <w:t>01</w:t>
            </w:r>
          </w:p>
        </w:tc>
        <w:tc>
          <w:tcPr>
            <w:tcW w:w="567" w:type="dxa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  <w:r w:rsidRPr="000A374B">
              <w:rPr>
                <w:b/>
              </w:rPr>
              <w:t>00</w:t>
            </w:r>
          </w:p>
        </w:tc>
        <w:tc>
          <w:tcPr>
            <w:tcW w:w="1559" w:type="dxa"/>
            <w:vAlign w:val="bottom"/>
          </w:tcPr>
          <w:p w:rsidR="00004268" w:rsidRPr="000A374B" w:rsidRDefault="00004268" w:rsidP="0084013E">
            <w:pPr>
              <w:rPr>
                <w:b/>
              </w:rPr>
            </w:pPr>
          </w:p>
        </w:tc>
        <w:tc>
          <w:tcPr>
            <w:tcW w:w="709" w:type="dxa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bottom"/>
          </w:tcPr>
          <w:p w:rsidR="00004268" w:rsidRPr="000A374B" w:rsidRDefault="000A374B">
            <w:pPr>
              <w:jc w:val="center"/>
              <w:rPr>
                <w:b/>
                <w:spacing w:val="-10"/>
              </w:rPr>
            </w:pPr>
            <w:r w:rsidRPr="000A374B">
              <w:rPr>
                <w:b/>
                <w:spacing w:val="-10"/>
                <w:lang w:val="en-US"/>
              </w:rPr>
              <w:t>177 813,6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0A374B" w:rsidRDefault="00004268" w:rsidP="00355D4F">
            <w:pPr>
              <w:jc w:val="both"/>
              <w:rPr>
                <w:b/>
              </w:rPr>
            </w:pPr>
            <w:r w:rsidRPr="000A374B">
              <w:rPr>
                <w:b/>
              </w:rPr>
              <w:t>Другие общегосударственные в</w:t>
            </w:r>
            <w:r w:rsidRPr="000A374B">
              <w:rPr>
                <w:b/>
              </w:rPr>
              <w:t>о</w:t>
            </w:r>
            <w:r w:rsidRPr="000A374B">
              <w:rPr>
                <w:b/>
              </w:rPr>
              <w:t>просы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</w:p>
          <w:p w:rsidR="00004268" w:rsidRPr="000A374B" w:rsidRDefault="00004268" w:rsidP="0084013E">
            <w:pPr>
              <w:jc w:val="center"/>
              <w:rPr>
                <w:b/>
              </w:rPr>
            </w:pPr>
            <w:r w:rsidRPr="000A374B">
              <w:rPr>
                <w:b/>
              </w:rPr>
              <w:t>01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</w:p>
          <w:p w:rsidR="00004268" w:rsidRPr="000A374B" w:rsidRDefault="00004268" w:rsidP="0084013E">
            <w:pPr>
              <w:jc w:val="center"/>
              <w:rPr>
                <w:b/>
              </w:rPr>
            </w:pPr>
            <w:r w:rsidRPr="000A374B">
              <w:rPr>
                <w:b/>
              </w:rPr>
              <w:t>13</w:t>
            </w:r>
          </w:p>
        </w:tc>
        <w:tc>
          <w:tcPr>
            <w:tcW w:w="1559" w:type="dxa"/>
            <w:vAlign w:val="bottom"/>
          </w:tcPr>
          <w:p w:rsidR="00004268" w:rsidRPr="000A374B" w:rsidRDefault="00004268" w:rsidP="0084013E">
            <w:pPr>
              <w:rPr>
                <w:b/>
              </w:rPr>
            </w:pPr>
          </w:p>
        </w:tc>
        <w:tc>
          <w:tcPr>
            <w:tcW w:w="709" w:type="dxa"/>
            <w:vAlign w:val="bottom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bottom"/>
          </w:tcPr>
          <w:p w:rsidR="00004268" w:rsidRPr="000A374B" w:rsidRDefault="000A374B">
            <w:pPr>
              <w:jc w:val="center"/>
              <w:rPr>
                <w:b/>
                <w:spacing w:val="-10"/>
                <w:lang w:val="en-US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004268" w:rsidRPr="00514799" w:rsidTr="008B363F">
        <w:trPr>
          <w:trHeight w:val="1124"/>
        </w:trPr>
        <w:tc>
          <w:tcPr>
            <w:tcW w:w="3652" w:type="dxa"/>
          </w:tcPr>
          <w:p w:rsidR="00004268" w:rsidRPr="000A374B" w:rsidRDefault="00004268" w:rsidP="001F3E7C">
            <w:pPr>
              <w:spacing w:after="20"/>
              <w:jc w:val="both"/>
            </w:pPr>
            <w:r w:rsidRPr="000A374B">
              <w:rPr>
                <w:spacing w:val="-4"/>
              </w:rPr>
              <w:t xml:space="preserve">Непрограммные направления </w:t>
            </w:r>
            <w:proofErr w:type="gramStart"/>
            <w:r w:rsidRPr="000A374B">
              <w:rPr>
                <w:spacing w:val="-4"/>
              </w:rPr>
              <w:t>дея</w:t>
            </w:r>
            <w:r w:rsidRPr="000A374B">
              <w:t>тельности органа управления территориального фонда обяз</w:t>
            </w:r>
            <w:r w:rsidRPr="000A374B">
              <w:t>а</w:t>
            </w:r>
            <w:r w:rsidRPr="000A374B">
              <w:t>тельного медицинского страх</w:t>
            </w:r>
            <w:r w:rsidRPr="000A374B">
              <w:t>о</w:t>
            </w:r>
            <w:r w:rsidRPr="000A374B">
              <w:t>вания</w:t>
            </w:r>
            <w:proofErr w:type="gramEnd"/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</w:pPr>
            <w:r w:rsidRPr="000A374B">
              <w:t>01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</w:pPr>
            <w:r w:rsidRPr="000A374B">
              <w:t>13</w:t>
            </w:r>
          </w:p>
        </w:tc>
        <w:tc>
          <w:tcPr>
            <w:tcW w:w="1559" w:type="dxa"/>
            <w:vAlign w:val="bottom"/>
          </w:tcPr>
          <w:p w:rsidR="00004268" w:rsidRPr="000A374B" w:rsidRDefault="00004268" w:rsidP="0084013E">
            <w:r w:rsidRPr="000A374B">
              <w:t>87</w:t>
            </w:r>
          </w:p>
        </w:tc>
        <w:tc>
          <w:tcPr>
            <w:tcW w:w="709" w:type="dxa"/>
            <w:vAlign w:val="bottom"/>
          </w:tcPr>
          <w:p w:rsidR="00004268" w:rsidRPr="000A374B" w:rsidRDefault="00004268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004268" w:rsidRPr="000A374B" w:rsidRDefault="000A374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0A374B" w:rsidRDefault="00004268" w:rsidP="0053157C">
            <w:pPr>
              <w:spacing w:after="20"/>
              <w:jc w:val="both"/>
            </w:pPr>
            <w:r w:rsidRPr="000A374B">
              <w:t>Выполнение функций аппаратом территориального фонда обяз</w:t>
            </w:r>
            <w:r w:rsidRPr="000A374B">
              <w:t>а</w:t>
            </w:r>
            <w:r w:rsidRPr="000A374B">
              <w:t>тельного медицинского страх</w:t>
            </w:r>
            <w:r w:rsidRPr="000A374B">
              <w:t>о</w:t>
            </w:r>
            <w:r w:rsidRPr="000A374B">
              <w:t>вания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</w:pPr>
            <w:r w:rsidRPr="000A374B">
              <w:t>01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</w:pPr>
            <w:r w:rsidRPr="000A374B">
              <w:t>13</w:t>
            </w:r>
          </w:p>
        </w:tc>
        <w:tc>
          <w:tcPr>
            <w:tcW w:w="1559" w:type="dxa"/>
            <w:vAlign w:val="bottom"/>
          </w:tcPr>
          <w:p w:rsidR="00004268" w:rsidRPr="000A374B" w:rsidRDefault="00004268" w:rsidP="0084013E">
            <w:r w:rsidRPr="000A374B">
              <w:t>87 100</w:t>
            </w:r>
          </w:p>
        </w:tc>
        <w:tc>
          <w:tcPr>
            <w:tcW w:w="709" w:type="dxa"/>
            <w:vAlign w:val="bottom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bottom"/>
          </w:tcPr>
          <w:p w:rsidR="00004268" w:rsidRPr="000A374B" w:rsidRDefault="000A374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0A374B" w:rsidRDefault="00004268" w:rsidP="0053157C">
            <w:pPr>
              <w:spacing w:after="20"/>
              <w:jc w:val="both"/>
              <w:rPr>
                <w:b/>
              </w:rPr>
            </w:pPr>
            <w:r w:rsidRPr="000A374B">
              <w:t>Финансовое обеспечение орг</w:t>
            </w:r>
            <w:r w:rsidRPr="000A374B">
              <w:t>а</w:t>
            </w:r>
            <w:r w:rsidRPr="000A374B">
              <w:t>низации обязательного медици</w:t>
            </w:r>
            <w:r w:rsidRPr="000A374B">
              <w:t>н</w:t>
            </w:r>
            <w:r w:rsidRPr="000A374B">
              <w:t>ского страхования на территор</w:t>
            </w:r>
            <w:r w:rsidRPr="000A374B">
              <w:t>и</w:t>
            </w:r>
            <w:r w:rsidRPr="000A374B">
              <w:t>ях субъектов Российской Фед</w:t>
            </w:r>
            <w:r w:rsidRPr="000A374B">
              <w:t>е</w:t>
            </w:r>
            <w:r w:rsidRPr="000A374B">
              <w:t>рации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  <w:r w:rsidRPr="000A374B">
              <w:t>01</w:t>
            </w:r>
          </w:p>
        </w:tc>
        <w:tc>
          <w:tcPr>
            <w:tcW w:w="567" w:type="dxa"/>
            <w:vAlign w:val="bottom"/>
          </w:tcPr>
          <w:p w:rsidR="00004268" w:rsidRPr="000A374B" w:rsidRDefault="00004268" w:rsidP="0084013E">
            <w:pPr>
              <w:jc w:val="center"/>
            </w:pPr>
            <w:r w:rsidRPr="000A374B">
              <w:t>13</w:t>
            </w:r>
          </w:p>
        </w:tc>
        <w:tc>
          <w:tcPr>
            <w:tcW w:w="1559" w:type="dxa"/>
            <w:vAlign w:val="bottom"/>
          </w:tcPr>
          <w:p w:rsidR="00004268" w:rsidRPr="000A374B" w:rsidRDefault="00004268" w:rsidP="0084013E">
            <w:pPr>
              <w:rPr>
                <w:b/>
                <w:lang w:val="en-US"/>
              </w:rPr>
            </w:pPr>
            <w:r w:rsidRPr="000A374B">
              <w:t xml:space="preserve">87 100 </w:t>
            </w:r>
            <w:r w:rsidRPr="000A374B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004268" w:rsidRPr="000A374B" w:rsidRDefault="00004268" w:rsidP="0084013E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bottom"/>
          </w:tcPr>
          <w:p w:rsidR="00004268" w:rsidRPr="000A374B" w:rsidRDefault="000A374B">
            <w:pPr>
              <w:jc w:val="center"/>
              <w:rPr>
                <w:spacing w:val="-10"/>
                <w:lang w:val="en-US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8E2B5B" w:rsidRPr="00514799" w:rsidTr="008B363F">
        <w:tc>
          <w:tcPr>
            <w:tcW w:w="3652" w:type="dxa"/>
          </w:tcPr>
          <w:p w:rsidR="008E2B5B" w:rsidRPr="002C0B69" w:rsidRDefault="008E2B5B" w:rsidP="001F3E7C">
            <w:pPr>
              <w:spacing w:after="20"/>
              <w:jc w:val="both"/>
            </w:pPr>
            <w:r w:rsidRPr="002C0B69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</w:t>
            </w:r>
            <w:r w:rsidRPr="002C0B69">
              <w:t>а</w:t>
            </w:r>
            <w:r w:rsidRPr="002C0B69">
              <w:t>ми управления государственн</w:t>
            </w:r>
            <w:r w:rsidRPr="002C0B69">
              <w:t>ы</w:t>
            </w:r>
            <w:r w:rsidRPr="002C0B69">
              <w:t>ми внебюджетными фондами</w:t>
            </w:r>
          </w:p>
        </w:tc>
        <w:tc>
          <w:tcPr>
            <w:tcW w:w="567" w:type="dxa"/>
            <w:vAlign w:val="bottom"/>
          </w:tcPr>
          <w:p w:rsidR="008E2B5B" w:rsidRPr="002C0B69" w:rsidRDefault="008E2B5B" w:rsidP="0084013E">
            <w:pPr>
              <w:jc w:val="center"/>
            </w:pPr>
            <w:r w:rsidRPr="002C0B69">
              <w:t>01</w:t>
            </w:r>
          </w:p>
        </w:tc>
        <w:tc>
          <w:tcPr>
            <w:tcW w:w="567" w:type="dxa"/>
            <w:vAlign w:val="bottom"/>
          </w:tcPr>
          <w:p w:rsidR="008E2B5B" w:rsidRPr="002C0B69" w:rsidRDefault="008E2B5B" w:rsidP="0084013E">
            <w:pPr>
              <w:jc w:val="center"/>
            </w:pPr>
            <w:r w:rsidRPr="002C0B69">
              <w:t>13</w:t>
            </w:r>
          </w:p>
        </w:tc>
        <w:tc>
          <w:tcPr>
            <w:tcW w:w="1559" w:type="dxa"/>
            <w:vAlign w:val="bottom"/>
          </w:tcPr>
          <w:p w:rsidR="008E2B5B" w:rsidRPr="002C0B69" w:rsidRDefault="008E2B5B" w:rsidP="0084013E">
            <w:pPr>
              <w:rPr>
                <w:lang w:val="en-US"/>
              </w:rPr>
            </w:pPr>
            <w:r w:rsidRPr="002C0B69">
              <w:t xml:space="preserve">87 100 </w:t>
            </w:r>
            <w:r w:rsidRPr="002C0B69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8E2B5B" w:rsidRPr="002C0B69" w:rsidRDefault="008E2B5B" w:rsidP="0084013E">
            <w:pPr>
              <w:jc w:val="center"/>
            </w:pPr>
            <w:r w:rsidRPr="002C0B69">
              <w:t>100</w:t>
            </w:r>
          </w:p>
        </w:tc>
        <w:tc>
          <w:tcPr>
            <w:tcW w:w="2410" w:type="dxa"/>
            <w:vAlign w:val="bottom"/>
          </w:tcPr>
          <w:p w:rsidR="002C0B69" w:rsidRPr="002C0B69" w:rsidRDefault="00113279" w:rsidP="002C0B69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114 739,0</w:t>
            </w:r>
          </w:p>
        </w:tc>
      </w:tr>
      <w:tr w:rsidR="008E2B5B" w:rsidRPr="00514799" w:rsidTr="008B363F">
        <w:tc>
          <w:tcPr>
            <w:tcW w:w="3652" w:type="dxa"/>
          </w:tcPr>
          <w:p w:rsidR="008E2B5B" w:rsidRPr="002C0B69" w:rsidRDefault="008E2B5B" w:rsidP="001F3E7C">
            <w:pPr>
              <w:spacing w:after="20"/>
              <w:jc w:val="both"/>
            </w:pPr>
            <w:r w:rsidRPr="002C0B69">
              <w:t>Расходы на выплаты персоналу г</w:t>
            </w:r>
            <w:r w:rsidRPr="002C0B69">
              <w:t>о</w:t>
            </w:r>
            <w:r w:rsidRPr="002C0B69">
              <w:t>сударственных внебюджетных фондов</w:t>
            </w:r>
          </w:p>
        </w:tc>
        <w:tc>
          <w:tcPr>
            <w:tcW w:w="567" w:type="dxa"/>
            <w:vAlign w:val="bottom"/>
          </w:tcPr>
          <w:p w:rsidR="008E2B5B" w:rsidRPr="002C0B69" w:rsidRDefault="008E2B5B" w:rsidP="0084013E">
            <w:pPr>
              <w:jc w:val="center"/>
            </w:pPr>
            <w:r w:rsidRPr="002C0B69">
              <w:t>01</w:t>
            </w:r>
          </w:p>
        </w:tc>
        <w:tc>
          <w:tcPr>
            <w:tcW w:w="567" w:type="dxa"/>
            <w:vAlign w:val="bottom"/>
          </w:tcPr>
          <w:p w:rsidR="008E2B5B" w:rsidRPr="002C0B69" w:rsidRDefault="008E2B5B" w:rsidP="0084013E">
            <w:pPr>
              <w:jc w:val="center"/>
            </w:pPr>
            <w:r w:rsidRPr="002C0B69">
              <w:t>13</w:t>
            </w:r>
          </w:p>
        </w:tc>
        <w:tc>
          <w:tcPr>
            <w:tcW w:w="1559" w:type="dxa"/>
            <w:vAlign w:val="bottom"/>
          </w:tcPr>
          <w:p w:rsidR="008E2B5B" w:rsidRPr="002C0B69" w:rsidRDefault="008E2B5B" w:rsidP="0084013E">
            <w:pPr>
              <w:rPr>
                <w:lang w:val="en-US"/>
              </w:rPr>
            </w:pPr>
            <w:r w:rsidRPr="002C0B69">
              <w:t xml:space="preserve">87 100 </w:t>
            </w:r>
            <w:r w:rsidRPr="002C0B69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8E2B5B" w:rsidRPr="002C0B69" w:rsidRDefault="008E2B5B" w:rsidP="0084013E">
            <w:pPr>
              <w:jc w:val="center"/>
            </w:pPr>
            <w:r w:rsidRPr="002C0B69">
              <w:t>140</w:t>
            </w:r>
          </w:p>
        </w:tc>
        <w:tc>
          <w:tcPr>
            <w:tcW w:w="2410" w:type="dxa"/>
            <w:vAlign w:val="bottom"/>
          </w:tcPr>
          <w:p w:rsidR="008E2B5B" w:rsidRPr="002C0B69" w:rsidRDefault="00113279" w:rsidP="001F3E7C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114 739</w:t>
            </w:r>
            <w:r w:rsidR="002C0B69" w:rsidRPr="002C0B69">
              <w:rPr>
                <w:spacing w:val="-10"/>
              </w:rPr>
              <w:t>,0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2C0B69" w:rsidRDefault="00004268" w:rsidP="001F3E7C">
            <w:pPr>
              <w:spacing w:after="20"/>
              <w:jc w:val="both"/>
            </w:pPr>
            <w:r w:rsidRPr="002C0B69">
              <w:t>Закупка товаров, работ и услуг для обеспечения государстве</w:t>
            </w:r>
            <w:r w:rsidRPr="002C0B69">
              <w:t>н</w:t>
            </w:r>
            <w:r w:rsidRPr="002C0B69">
              <w:t>ных (муниципальных) нужд</w:t>
            </w:r>
          </w:p>
        </w:tc>
        <w:tc>
          <w:tcPr>
            <w:tcW w:w="567" w:type="dxa"/>
            <w:vAlign w:val="bottom"/>
          </w:tcPr>
          <w:p w:rsidR="00004268" w:rsidRPr="002C0B69" w:rsidRDefault="00004268" w:rsidP="0084013E">
            <w:pPr>
              <w:jc w:val="center"/>
            </w:pPr>
            <w:r w:rsidRPr="002C0B69">
              <w:t>01</w:t>
            </w:r>
          </w:p>
        </w:tc>
        <w:tc>
          <w:tcPr>
            <w:tcW w:w="567" w:type="dxa"/>
            <w:vAlign w:val="bottom"/>
          </w:tcPr>
          <w:p w:rsidR="00004268" w:rsidRPr="002C0B69" w:rsidRDefault="00004268" w:rsidP="0084013E">
            <w:pPr>
              <w:jc w:val="center"/>
            </w:pPr>
            <w:r w:rsidRPr="002C0B69">
              <w:t>13</w:t>
            </w:r>
          </w:p>
        </w:tc>
        <w:tc>
          <w:tcPr>
            <w:tcW w:w="1559" w:type="dxa"/>
            <w:vAlign w:val="bottom"/>
          </w:tcPr>
          <w:p w:rsidR="00004268" w:rsidRPr="002C0B69" w:rsidRDefault="00004268" w:rsidP="0084013E">
            <w:pPr>
              <w:rPr>
                <w:lang w:val="en-US"/>
              </w:rPr>
            </w:pPr>
            <w:r w:rsidRPr="002C0B69">
              <w:t xml:space="preserve">87 100 </w:t>
            </w:r>
            <w:r w:rsidRPr="002C0B69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004268" w:rsidRPr="002C0B69" w:rsidRDefault="00004268" w:rsidP="0084013E">
            <w:pPr>
              <w:jc w:val="center"/>
            </w:pPr>
            <w:r w:rsidRPr="002C0B69">
              <w:t>200</w:t>
            </w:r>
          </w:p>
        </w:tc>
        <w:tc>
          <w:tcPr>
            <w:tcW w:w="2410" w:type="dxa"/>
            <w:vAlign w:val="bottom"/>
          </w:tcPr>
          <w:p w:rsidR="00004268" w:rsidRPr="002C0B69" w:rsidRDefault="00113279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62 917,8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2C0B69" w:rsidRDefault="00004268" w:rsidP="00F56F9F">
            <w:pPr>
              <w:spacing w:after="20"/>
              <w:jc w:val="both"/>
            </w:pPr>
            <w:r w:rsidRPr="002C0B69">
              <w:t xml:space="preserve">Иные закупки товаров, работ и услуг для обеспечения </w:t>
            </w:r>
            <w:r w:rsidRPr="002C0B69">
              <w:rPr>
                <w:spacing w:val="-2"/>
              </w:rPr>
              <w:t>госуда</w:t>
            </w:r>
            <w:r w:rsidRPr="002C0B69">
              <w:rPr>
                <w:spacing w:val="-2"/>
              </w:rPr>
              <w:t>р</w:t>
            </w:r>
            <w:r w:rsidR="00F56F9F" w:rsidRPr="002C0B69">
              <w:rPr>
                <w:spacing w:val="-2"/>
              </w:rPr>
              <w:t>ственных (</w:t>
            </w:r>
            <w:r w:rsidRPr="002C0B69">
              <w:rPr>
                <w:spacing w:val="-2"/>
              </w:rPr>
              <w:t>муниципальных)</w:t>
            </w:r>
            <w:r w:rsidR="00F56F9F" w:rsidRPr="002C0B69">
              <w:rPr>
                <w:spacing w:val="-2"/>
              </w:rPr>
              <w:t xml:space="preserve"> </w:t>
            </w:r>
            <w:r w:rsidRPr="002C0B69">
              <w:rPr>
                <w:spacing w:val="-2"/>
              </w:rPr>
              <w:t>нужд</w:t>
            </w:r>
          </w:p>
        </w:tc>
        <w:tc>
          <w:tcPr>
            <w:tcW w:w="567" w:type="dxa"/>
            <w:vAlign w:val="bottom"/>
          </w:tcPr>
          <w:p w:rsidR="00004268" w:rsidRPr="002C0B69" w:rsidRDefault="00004268" w:rsidP="002E531D">
            <w:pPr>
              <w:jc w:val="right"/>
            </w:pPr>
          </w:p>
          <w:p w:rsidR="00004268" w:rsidRPr="002C0B69" w:rsidRDefault="00004268" w:rsidP="002E531D">
            <w:pPr>
              <w:jc w:val="right"/>
            </w:pPr>
          </w:p>
          <w:p w:rsidR="00004268" w:rsidRPr="002C0B69" w:rsidRDefault="00004268" w:rsidP="00F56F9F">
            <w:pPr>
              <w:jc w:val="center"/>
            </w:pPr>
            <w:r w:rsidRPr="002C0B69">
              <w:t>01</w:t>
            </w:r>
          </w:p>
        </w:tc>
        <w:tc>
          <w:tcPr>
            <w:tcW w:w="567" w:type="dxa"/>
            <w:vAlign w:val="bottom"/>
          </w:tcPr>
          <w:p w:rsidR="00004268" w:rsidRPr="002C0B69" w:rsidRDefault="00004268" w:rsidP="00276039">
            <w:pPr>
              <w:jc w:val="center"/>
            </w:pPr>
          </w:p>
          <w:p w:rsidR="00004268" w:rsidRPr="002C0B69" w:rsidRDefault="00004268" w:rsidP="00276039">
            <w:pPr>
              <w:jc w:val="center"/>
            </w:pPr>
          </w:p>
          <w:p w:rsidR="00004268" w:rsidRPr="002C0B69" w:rsidRDefault="00004268" w:rsidP="00276039">
            <w:pPr>
              <w:jc w:val="center"/>
            </w:pPr>
            <w:r w:rsidRPr="002C0B69">
              <w:t>13</w:t>
            </w:r>
          </w:p>
        </w:tc>
        <w:tc>
          <w:tcPr>
            <w:tcW w:w="1559" w:type="dxa"/>
            <w:vAlign w:val="bottom"/>
          </w:tcPr>
          <w:p w:rsidR="00004268" w:rsidRPr="002C0B69" w:rsidRDefault="00004268" w:rsidP="002E531D">
            <w:pPr>
              <w:jc w:val="right"/>
            </w:pPr>
          </w:p>
          <w:p w:rsidR="00004268" w:rsidRPr="002C0B69" w:rsidRDefault="00004268" w:rsidP="002E531D">
            <w:pPr>
              <w:jc w:val="right"/>
            </w:pPr>
          </w:p>
          <w:p w:rsidR="00004268" w:rsidRPr="002C0B69" w:rsidRDefault="00004268" w:rsidP="002E531D">
            <w:pPr>
              <w:jc w:val="right"/>
            </w:pPr>
            <w:r w:rsidRPr="002C0B69">
              <w:t>87 100 50930</w:t>
            </w:r>
          </w:p>
        </w:tc>
        <w:tc>
          <w:tcPr>
            <w:tcW w:w="709" w:type="dxa"/>
            <w:vAlign w:val="bottom"/>
          </w:tcPr>
          <w:p w:rsidR="00004268" w:rsidRPr="002C0B69" w:rsidRDefault="00004268" w:rsidP="00276039">
            <w:pPr>
              <w:jc w:val="center"/>
            </w:pPr>
          </w:p>
          <w:p w:rsidR="00004268" w:rsidRPr="002C0B69" w:rsidRDefault="00004268" w:rsidP="00276039">
            <w:pPr>
              <w:jc w:val="center"/>
            </w:pPr>
          </w:p>
          <w:p w:rsidR="00004268" w:rsidRPr="002C0B69" w:rsidRDefault="00004268" w:rsidP="00276039">
            <w:pPr>
              <w:jc w:val="center"/>
            </w:pPr>
            <w:r w:rsidRPr="002C0B69">
              <w:t>240</w:t>
            </w:r>
          </w:p>
        </w:tc>
        <w:tc>
          <w:tcPr>
            <w:tcW w:w="2410" w:type="dxa"/>
            <w:vAlign w:val="bottom"/>
          </w:tcPr>
          <w:p w:rsidR="00004268" w:rsidRPr="002C0B69" w:rsidRDefault="00113279">
            <w:pPr>
              <w:jc w:val="center"/>
              <w:rPr>
                <w:spacing w:val="-10"/>
                <w:lang w:val="en-US"/>
              </w:rPr>
            </w:pPr>
            <w:r>
              <w:rPr>
                <w:spacing w:val="-10"/>
              </w:rPr>
              <w:t>62 917,8</w:t>
            </w:r>
          </w:p>
        </w:tc>
      </w:tr>
      <w:tr w:rsidR="008E2B5B" w:rsidRPr="00514799" w:rsidTr="008B363F">
        <w:tc>
          <w:tcPr>
            <w:tcW w:w="3652" w:type="dxa"/>
          </w:tcPr>
          <w:p w:rsidR="008E2B5B" w:rsidRPr="000A374B" w:rsidRDefault="008E2B5B" w:rsidP="0084013E">
            <w:pPr>
              <w:jc w:val="both"/>
            </w:pPr>
            <w:r w:rsidRPr="000A374B">
              <w:lastRenderedPageBreak/>
              <w:t>Иные бюджетные ассигнования</w:t>
            </w:r>
          </w:p>
        </w:tc>
        <w:tc>
          <w:tcPr>
            <w:tcW w:w="567" w:type="dxa"/>
            <w:vAlign w:val="bottom"/>
          </w:tcPr>
          <w:p w:rsidR="008E2B5B" w:rsidRPr="000A374B" w:rsidRDefault="008E2B5B" w:rsidP="0084013E">
            <w:pPr>
              <w:jc w:val="center"/>
            </w:pPr>
            <w:r w:rsidRPr="000A374B">
              <w:t>01</w:t>
            </w:r>
          </w:p>
        </w:tc>
        <w:tc>
          <w:tcPr>
            <w:tcW w:w="567" w:type="dxa"/>
            <w:vAlign w:val="bottom"/>
          </w:tcPr>
          <w:p w:rsidR="008E2B5B" w:rsidRPr="000A374B" w:rsidRDefault="008E2B5B" w:rsidP="0084013E">
            <w:pPr>
              <w:jc w:val="center"/>
            </w:pPr>
            <w:r w:rsidRPr="000A374B">
              <w:t>13</w:t>
            </w:r>
          </w:p>
        </w:tc>
        <w:tc>
          <w:tcPr>
            <w:tcW w:w="1559" w:type="dxa"/>
            <w:vAlign w:val="bottom"/>
          </w:tcPr>
          <w:p w:rsidR="008E2B5B" w:rsidRPr="000A374B" w:rsidRDefault="008E2B5B" w:rsidP="0084013E">
            <w:r w:rsidRPr="000A374B">
              <w:t xml:space="preserve">87 100 </w:t>
            </w:r>
            <w:r w:rsidRPr="000A374B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8E2B5B" w:rsidRPr="000A374B" w:rsidRDefault="008E2B5B" w:rsidP="0084013E">
            <w:pPr>
              <w:jc w:val="center"/>
            </w:pPr>
            <w:r w:rsidRPr="000A374B">
              <w:t>800</w:t>
            </w:r>
          </w:p>
        </w:tc>
        <w:tc>
          <w:tcPr>
            <w:tcW w:w="2410" w:type="dxa"/>
            <w:vAlign w:val="bottom"/>
          </w:tcPr>
          <w:p w:rsidR="008E2B5B" w:rsidRPr="000A374B" w:rsidRDefault="000A374B" w:rsidP="008E2B5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  <w:lang w:val="en-US"/>
              </w:rPr>
              <w:t>156</w:t>
            </w:r>
            <w:r w:rsidRPr="000A374B">
              <w:rPr>
                <w:spacing w:val="-10"/>
              </w:rPr>
              <w:t>,8</w:t>
            </w:r>
          </w:p>
        </w:tc>
      </w:tr>
      <w:tr w:rsidR="00004268" w:rsidRPr="00514799" w:rsidTr="008B363F">
        <w:tc>
          <w:tcPr>
            <w:tcW w:w="3652" w:type="dxa"/>
          </w:tcPr>
          <w:p w:rsidR="00004268" w:rsidRPr="00E6001C" w:rsidRDefault="00004268">
            <w:pPr>
              <w:keepLines/>
            </w:pPr>
            <w:r w:rsidRPr="00E6001C">
              <w:t>Исполнение судебных актов</w:t>
            </w:r>
          </w:p>
        </w:tc>
        <w:tc>
          <w:tcPr>
            <w:tcW w:w="567" w:type="dxa"/>
            <w:vAlign w:val="bottom"/>
          </w:tcPr>
          <w:p w:rsidR="00004268" w:rsidRPr="00E6001C" w:rsidRDefault="00004268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01</w:t>
            </w:r>
          </w:p>
        </w:tc>
        <w:tc>
          <w:tcPr>
            <w:tcW w:w="567" w:type="dxa"/>
            <w:vAlign w:val="bottom"/>
          </w:tcPr>
          <w:p w:rsidR="00004268" w:rsidRPr="00E6001C" w:rsidRDefault="00004268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13</w:t>
            </w:r>
          </w:p>
        </w:tc>
        <w:tc>
          <w:tcPr>
            <w:tcW w:w="1559" w:type="dxa"/>
            <w:vAlign w:val="bottom"/>
          </w:tcPr>
          <w:p w:rsidR="00004268" w:rsidRPr="00E6001C" w:rsidRDefault="00026210" w:rsidP="00026210">
            <w:pPr>
              <w:rPr>
                <w:spacing w:val="-10"/>
              </w:rPr>
            </w:pPr>
            <w:r w:rsidRPr="00E6001C">
              <w:t xml:space="preserve">87 100 </w:t>
            </w:r>
            <w:r w:rsidRPr="00E6001C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004268" w:rsidRPr="00E6001C" w:rsidRDefault="00026210">
            <w:pPr>
              <w:jc w:val="center"/>
              <w:rPr>
                <w:spacing w:val="-10"/>
              </w:rPr>
            </w:pPr>
            <w:r w:rsidRPr="00E6001C">
              <w:t>830</w:t>
            </w:r>
          </w:p>
        </w:tc>
        <w:tc>
          <w:tcPr>
            <w:tcW w:w="2410" w:type="dxa"/>
            <w:vAlign w:val="bottom"/>
          </w:tcPr>
          <w:p w:rsidR="00004268" w:rsidRPr="00E6001C" w:rsidRDefault="00E6001C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49,8</w:t>
            </w:r>
          </w:p>
        </w:tc>
      </w:tr>
      <w:tr w:rsidR="008E2B5B" w:rsidRPr="00514799" w:rsidTr="008B363F">
        <w:tc>
          <w:tcPr>
            <w:tcW w:w="3652" w:type="dxa"/>
          </w:tcPr>
          <w:p w:rsidR="008E2B5B" w:rsidRPr="00E6001C" w:rsidRDefault="008E2B5B" w:rsidP="0084013E">
            <w:pPr>
              <w:jc w:val="both"/>
              <w:rPr>
                <w:b/>
              </w:rPr>
            </w:pPr>
            <w:r w:rsidRPr="00E6001C">
              <w:t>Уплата налогов, сборов и иных платежей</w:t>
            </w:r>
          </w:p>
        </w:tc>
        <w:tc>
          <w:tcPr>
            <w:tcW w:w="567" w:type="dxa"/>
            <w:vAlign w:val="bottom"/>
          </w:tcPr>
          <w:p w:rsidR="008E2B5B" w:rsidRPr="00E6001C" w:rsidRDefault="008E2B5B" w:rsidP="0084013E">
            <w:pPr>
              <w:jc w:val="center"/>
            </w:pPr>
            <w:r w:rsidRPr="00E6001C">
              <w:t>01</w:t>
            </w:r>
          </w:p>
        </w:tc>
        <w:tc>
          <w:tcPr>
            <w:tcW w:w="567" w:type="dxa"/>
            <w:vAlign w:val="bottom"/>
          </w:tcPr>
          <w:p w:rsidR="008E2B5B" w:rsidRPr="00E6001C" w:rsidRDefault="008E2B5B" w:rsidP="0084013E">
            <w:pPr>
              <w:jc w:val="center"/>
            </w:pPr>
            <w:r w:rsidRPr="00E6001C">
              <w:t>13</w:t>
            </w:r>
          </w:p>
        </w:tc>
        <w:tc>
          <w:tcPr>
            <w:tcW w:w="1559" w:type="dxa"/>
            <w:vAlign w:val="bottom"/>
          </w:tcPr>
          <w:p w:rsidR="008E2B5B" w:rsidRPr="00E6001C" w:rsidRDefault="008E2B5B" w:rsidP="0084013E">
            <w:r w:rsidRPr="00E6001C">
              <w:t xml:space="preserve">87 100 </w:t>
            </w:r>
            <w:r w:rsidRPr="00E6001C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8E2B5B" w:rsidRPr="00E6001C" w:rsidRDefault="008E2B5B" w:rsidP="0084013E">
            <w:pPr>
              <w:jc w:val="center"/>
            </w:pPr>
            <w:r w:rsidRPr="00E6001C">
              <w:t>850</w:t>
            </w:r>
          </w:p>
        </w:tc>
        <w:tc>
          <w:tcPr>
            <w:tcW w:w="2410" w:type="dxa"/>
            <w:vAlign w:val="bottom"/>
          </w:tcPr>
          <w:p w:rsidR="008E2B5B" w:rsidRPr="00E6001C" w:rsidRDefault="00E6001C" w:rsidP="008E2B5B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107,0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jc w:val="both"/>
              <w:rPr>
                <w:b/>
              </w:rPr>
            </w:pPr>
            <w:r w:rsidRPr="001E6646">
              <w:rPr>
                <w:b/>
              </w:rPr>
              <w:t>Здравоохранение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  <w:rPr>
                <w:b/>
              </w:rPr>
            </w:pPr>
            <w:r w:rsidRPr="001E6646">
              <w:rPr>
                <w:b/>
              </w:rPr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  <w:rPr>
                <w:b/>
              </w:rPr>
            </w:pPr>
            <w:r w:rsidRPr="001E6646">
              <w:rPr>
                <w:b/>
              </w:rPr>
              <w:t>00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b/>
              </w:rPr>
            </w:pPr>
          </w:p>
        </w:tc>
        <w:tc>
          <w:tcPr>
            <w:tcW w:w="709" w:type="dxa"/>
            <w:vAlign w:val="bottom"/>
          </w:tcPr>
          <w:p w:rsidR="00136716" w:rsidRPr="00514799" w:rsidRDefault="00136716" w:rsidP="0084013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410" w:type="dxa"/>
            <w:vAlign w:val="bottom"/>
          </w:tcPr>
          <w:p w:rsidR="00136716" w:rsidRPr="00B732C8" w:rsidRDefault="00113279" w:rsidP="00127194">
            <w:pPr>
              <w:jc w:val="center"/>
              <w:rPr>
                <w:b/>
                <w:spacing w:val="-10"/>
                <w:highlight w:val="yellow"/>
              </w:rPr>
            </w:pPr>
            <w:r>
              <w:rPr>
                <w:b/>
                <w:spacing w:val="-10"/>
              </w:rPr>
              <w:t>30 200 847,4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jc w:val="both"/>
              <w:rPr>
                <w:b/>
              </w:rPr>
            </w:pPr>
            <w:r w:rsidRPr="001E6646">
              <w:rPr>
                <w:b/>
              </w:rPr>
              <w:t>Другие вопросы в области здравоохранения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  <w:rPr>
                <w:b/>
              </w:rPr>
            </w:pPr>
            <w:r w:rsidRPr="001E6646">
              <w:rPr>
                <w:b/>
              </w:rPr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  <w:rPr>
                <w:b/>
              </w:rPr>
            </w:pPr>
            <w:r w:rsidRPr="001E6646">
              <w:rPr>
                <w:b/>
              </w:rPr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b/>
              </w:rPr>
            </w:pPr>
          </w:p>
        </w:tc>
        <w:tc>
          <w:tcPr>
            <w:tcW w:w="709" w:type="dxa"/>
            <w:vAlign w:val="bottom"/>
          </w:tcPr>
          <w:p w:rsidR="00136716" w:rsidRPr="00514799" w:rsidRDefault="00136716" w:rsidP="0084013E">
            <w:pPr>
              <w:jc w:val="center"/>
              <w:rPr>
                <w:b/>
                <w:highlight w:val="yellow"/>
              </w:rPr>
            </w:pPr>
          </w:p>
        </w:tc>
        <w:tc>
          <w:tcPr>
            <w:tcW w:w="2410" w:type="dxa"/>
            <w:vAlign w:val="bottom"/>
          </w:tcPr>
          <w:p w:rsidR="00136716" w:rsidRPr="00B732C8" w:rsidRDefault="00113279" w:rsidP="00127194">
            <w:pPr>
              <w:jc w:val="center"/>
              <w:rPr>
                <w:b/>
                <w:spacing w:val="-10"/>
                <w:highlight w:val="yellow"/>
              </w:rPr>
            </w:pPr>
            <w:r>
              <w:rPr>
                <w:b/>
                <w:spacing w:val="-10"/>
              </w:rPr>
              <w:t>30 200 847,4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BB223C">
            <w:pPr>
              <w:spacing w:line="228" w:lineRule="auto"/>
              <w:jc w:val="both"/>
              <w:rPr>
                <w:b/>
              </w:rPr>
            </w:pPr>
            <w:r w:rsidRPr="001E6646">
              <w:rPr>
                <w:spacing w:val="-4"/>
              </w:rPr>
              <w:t xml:space="preserve">Непрограммные направления </w:t>
            </w:r>
            <w:proofErr w:type="gramStart"/>
            <w:r w:rsidRPr="001E6646">
              <w:rPr>
                <w:spacing w:val="-4"/>
              </w:rPr>
              <w:t>дея</w:t>
            </w:r>
            <w:r w:rsidRPr="001E6646">
              <w:t>тельности органа управления территориального фонда обяз</w:t>
            </w:r>
            <w:r w:rsidRPr="001E6646">
              <w:t>а</w:t>
            </w:r>
            <w:r w:rsidRPr="001E6646">
              <w:t>тельного медицинского страх</w:t>
            </w:r>
            <w:r w:rsidRPr="001E6646">
              <w:t>о</w:t>
            </w:r>
            <w:r w:rsidRPr="001E6646">
              <w:t>вания</w:t>
            </w:r>
            <w:proofErr w:type="gramEnd"/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r w:rsidRPr="001E6646">
              <w:t>87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bottom"/>
          </w:tcPr>
          <w:p w:rsidR="00136716" w:rsidRPr="001E6646" w:rsidRDefault="00113279" w:rsidP="00127194">
            <w:pPr>
              <w:jc w:val="center"/>
              <w:rPr>
                <w:spacing w:val="-10"/>
                <w:lang w:val="en-US"/>
              </w:rPr>
            </w:pPr>
            <w:r>
              <w:rPr>
                <w:spacing w:val="-10"/>
              </w:rPr>
              <w:t>30 200 847,4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1E6646" w:rsidRDefault="00832C80" w:rsidP="0084013E">
            <w:pPr>
              <w:jc w:val="both"/>
            </w:pPr>
            <w:r w:rsidRPr="001E6646">
              <w:t>Осуществление полномочий в сфере обязательного медици</w:t>
            </w:r>
            <w:r w:rsidRPr="001E6646">
              <w:t>н</w:t>
            </w:r>
            <w:r w:rsidRPr="001E6646">
              <w:t>ского страхования</w:t>
            </w:r>
          </w:p>
        </w:tc>
        <w:tc>
          <w:tcPr>
            <w:tcW w:w="567" w:type="dxa"/>
            <w:vAlign w:val="bottom"/>
          </w:tcPr>
          <w:p w:rsidR="00832C80" w:rsidRPr="001E6646" w:rsidRDefault="00832C80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832C80" w:rsidRPr="001E6646" w:rsidRDefault="00832C80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832C80" w:rsidRPr="001E6646" w:rsidRDefault="00832C80" w:rsidP="0084013E">
            <w:r w:rsidRPr="001E6646">
              <w:t>87 200</w:t>
            </w:r>
          </w:p>
        </w:tc>
        <w:tc>
          <w:tcPr>
            <w:tcW w:w="709" w:type="dxa"/>
            <w:vAlign w:val="bottom"/>
          </w:tcPr>
          <w:p w:rsidR="00832C80" w:rsidRPr="001E6646" w:rsidRDefault="00832C80" w:rsidP="0084013E">
            <w:pPr>
              <w:jc w:val="center"/>
              <w:rPr>
                <w:b/>
              </w:rPr>
            </w:pPr>
          </w:p>
        </w:tc>
        <w:tc>
          <w:tcPr>
            <w:tcW w:w="2410" w:type="dxa"/>
            <w:vAlign w:val="bottom"/>
          </w:tcPr>
          <w:p w:rsidR="00832C80" w:rsidRPr="001E6646" w:rsidRDefault="00113279" w:rsidP="00127194">
            <w:pPr>
              <w:jc w:val="center"/>
            </w:pPr>
            <w:r>
              <w:rPr>
                <w:spacing w:val="-10"/>
              </w:rPr>
              <w:t>29 060 847,4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autoSpaceDE w:val="0"/>
              <w:autoSpaceDN w:val="0"/>
              <w:adjustRightInd w:val="0"/>
              <w:jc w:val="both"/>
            </w:pPr>
            <w:r w:rsidRPr="001E6646">
              <w:t>Финансовое обеспечение орг</w:t>
            </w:r>
            <w:r w:rsidRPr="001E6646">
              <w:t>а</w:t>
            </w:r>
            <w:r w:rsidRPr="001E6646">
              <w:t>низации обязательного медици</w:t>
            </w:r>
            <w:r w:rsidRPr="001E6646">
              <w:t>н</w:t>
            </w:r>
            <w:r w:rsidRPr="001E6646">
              <w:t>ского страхования на территор</w:t>
            </w:r>
            <w:r w:rsidRPr="001E6646">
              <w:t>и</w:t>
            </w:r>
            <w:r w:rsidRPr="001E6646">
              <w:t>ях субъектов Российской Фед</w:t>
            </w:r>
            <w:r w:rsidRPr="001E6646">
              <w:t>е</w:t>
            </w:r>
            <w:r w:rsidRPr="001E6646">
              <w:t>рации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r w:rsidRPr="001E6646">
              <w:t xml:space="preserve">87 200 </w:t>
            </w:r>
            <w:r w:rsidRPr="001E6646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136716" w:rsidRPr="001E6646" w:rsidRDefault="001E6646" w:rsidP="00127194">
            <w:pPr>
              <w:jc w:val="center"/>
              <w:rPr>
                <w:spacing w:val="-10"/>
              </w:rPr>
            </w:pPr>
            <w:r w:rsidRPr="001E6646">
              <w:rPr>
                <w:spacing w:val="-10"/>
              </w:rPr>
              <w:t>29 052 817,4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jc w:val="both"/>
            </w:pPr>
            <w:r w:rsidRPr="001E6646">
              <w:t>Социальное обеспечение и иные выплаты населению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lang w:val="en-US"/>
              </w:rPr>
            </w:pPr>
            <w:r w:rsidRPr="001E6646">
              <w:t xml:space="preserve">87 200 </w:t>
            </w:r>
            <w:r w:rsidRPr="001E6646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300</w:t>
            </w:r>
          </w:p>
        </w:tc>
        <w:tc>
          <w:tcPr>
            <w:tcW w:w="2410" w:type="dxa"/>
            <w:vAlign w:val="bottom"/>
          </w:tcPr>
          <w:p w:rsidR="00136716" w:rsidRPr="001E6646" w:rsidRDefault="001E6646">
            <w:pPr>
              <w:jc w:val="center"/>
              <w:rPr>
                <w:spacing w:val="-10"/>
              </w:rPr>
            </w:pPr>
            <w:r w:rsidRPr="001E6646">
              <w:rPr>
                <w:spacing w:val="-10"/>
              </w:rPr>
              <w:t>29 052 817,4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jc w:val="both"/>
            </w:pPr>
            <w:r w:rsidRPr="001E6646">
              <w:t>Социальные выплаты гражд</w:t>
            </w:r>
            <w:r w:rsidRPr="001E6646">
              <w:t>а</w:t>
            </w:r>
            <w:r w:rsidRPr="001E6646">
              <w:t>нам, кроме публичных норм</w:t>
            </w:r>
            <w:r w:rsidRPr="001E6646">
              <w:t>а</w:t>
            </w:r>
            <w:r w:rsidRPr="001E6646">
              <w:t>тивных социальных выплат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lang w:val="en-US"/>
              </w:rPr>
            </w:pPr>
            <w:r w:rsidRPr="001E6646">
              <w:t xml:space="preserve">87 200 </w:t>
            </w:r>
            <w:r w:rsidRPr="001E6646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320</w:t>
            </w:r>
          </w:p>
        </w:tc>
        <w:tc>
          <w:tcPr>
            <w:tcW w:w="2410" w:type="dxa"/>
            <w:vAlign w:val="bottom"/>
          </w:tcPr>
          <w:p w:rsidR="00136716" w:rsidRPr="001E6646" w:rsidRDefault="001E6646">
            <w:pPr>
              <w:jc w:val="center"/>
              <w:rPr>
                <w:spacing w:val="-10"/>
              </w:rPr>
            </w:pPr>
            <w:r w:rsidRPr="001E6646">
              <w:rPr>
                <w:spacing w:val="-10"/>
              </w:rPr>
              <w:t>29 052 817,4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53157C">
            <w:pPr>
              <w:spacing w:line="228" w:lineRule="auto"/>
              <w:jc w:val="both"/>
            </w:pPr>
            <w:r w:rsidRPr="001E6646">
              <w:t>Финансовое обеспечение орг</w:t>
            </w:r>
            <w:r w:rsidRPr="001E6646">
              <w:t>а</w:t>
            </w:r>
            <w:r w:rsidRPr="001E6646">
              <w:t>низации обязательного медици</w:t>
            </w:r>
            <w:r w:rsidRPr="001E6646">
              <w:t>н</w:t>
            </w:r>
            <w:r w:rsidRPr="001E6646">
              <w:t>ского страхования на территор</w:t>
            </w:r>
            <w:r w:rsidRPr="001E6646">
              <w:t>и</w:t>
            </w:r>
            <w:r w:rsidRPr="001E6646">
              <w:t>ях субъектов Российской Фед</w:t>
            </w:r>
            <w:r w:rsidRPr="001E6646">
              <w:t>е</w:t>
            </w:r>
            <w:r w:rsidRPr="001E6646">
              <w:t>рации за счет иных источников доходов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  <w:rPr>
                <w:lang w:val="en-US"/>
              </w:rPr>
            </w:pPr>
            <w:r w:rsidRPr="001E6646">
              <w:rPr>
                <w:lang w:val="en-US"/>
              </w:rPr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  <w:rPr>
                <w:lang w:val="en-US"/>
              </w:rPr>
            </w:pPr>
            <w:r w:rsidRPr="001E6646">
              <w:rPr>
                <w:lang w:val="en-US"/>
              </w:rPr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lang w:val="en-US"/>
              </w:rPr>
            </w:pPr>
            <w:r w:rsidRPr="001E6646">
              <w:rPr>
                <w:lang w:val="en-US"/>
              </w:rPr>
              <w:t>87 200 99999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136716" w:rsidRPr="001E6646" w:rsidRDefault="00C64B0C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8</w:t>
            </w:r>
            <w:r w:rsidR="00354BF4" w:rsidRPr="001E6646">
              <w:rPr>
                <w:spacing w:val="-10"/>
              </w:rPr>
              <w:t> 030</w:t>
            </w:r>
            <w:r w:rsidR="00763936" w:rsidRPr="001E6646">
              <w:rPr>
                <w:spacing w:val="-10"/>
              </w:rPr>
              <w:t>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jc w:val="both"/>
            </w:pPr>
            <w:r w:rsidRPr="001E6646">
              <w:t>Социальное обеспечение и иные выплаты населению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lang w:val="en-US"/>
              </w:rPr>
            </w:pPr>
            <w:r w:rsidRPr="001E6646">
              <w:rPr>
                <w:lang w:val="en-US"/>
              </w:rPr>
              <w:t>87 200 99999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300</w:t>
            </w:r>
          </w:p>
        </w:tc>
        <w:tc>
          <w:tcPr>
            <w:tcW w:w="2410" w:type="dxa"/>
            <w:vAlign w:val="bottom"/>
          </w:tcPr>
          <w:p w:rsidR="00136716" w:rsidRPr="001E6646" w:rsidRDefault="00C64B0C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8</w:t>
            </w:r>
            <w:r w:rsidR="00354BF4" w:rsidRPr="001E6646">
              <w:rPr>
                <w:spacing w:val="-10"/>
              </w:rPr>
              <w:t> 030,0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1E6646" w:rsidRDefault="00136716" w:rsidP="0084013E">
            <w:pPr>
              <w:jc w:val="both"/>
            </w:pPr>
            <w:r w:rsidRPr="001E6646">
              <w:t>Социальные выплаты гражд</w:t>
            </w:r>
            <w:r w:rsidRPr="001E6646">
              <w:t>а</w:t>
            </w:r>
            <w:r w:rsidRPr="001E6646">
              <w:t>нам, кроме публичных норм</w:t>
            </w:r>
            <w:r w:rsidRPr="001E6646">
              <w:t>а</w:t>
            </w:r>
            <w:r w:rsidRPr="001E6646">
              <w:t>тивных социальных выплат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567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09</w:t>
            </w:r>
          </w:p>
        </w:tc>
        <w:tc>
          <w:tcPr>
            <w:tcW w:w="1559" w:type="dxa"/>
            <w:vAlign w:val="bottom"/>
          </w:tcPr>
          <w:p w:rsidR="00136716" w:rsidRPr="001E6646" w:rsidRDefault="00136716" w:rsidP="0084013E">
            <w:pPr>
              <w:rPr>
                <w:lang w:val="en-US"/>
              </w:rPr>
            </w:pPr>
            <w:r w:rsidRPr="001E6646">
              <w:rPr>
                <w:lang w:val="en-US"/>
              </w:rPr>
              <w:t>87 200 99999</w:t>
            </w:r>
          </w:p>
        </w:tc>
        <w:tc>
          <w:tcPr>
            <w:tcW w:w="709" w:type="dxa"/>
            <w:vAlign w:val="bottom"/>
          </w:tcPr>
          <w:p w:rsidR="00136716" w:rsidRPr="001E6646" w:rsidRDefault="00136716" w:rsidP="0084013E">
            <w:pPr>
              <w:jc w:val="center"/>
            </w:pPr>
            <w:r w:rsidRPr="001E6646">
              <w:t>320</w:t>
            </w:r>
          </w:p>
        </w:tc>
        <w:tc>
          <w:tcPr>
            <w:tcW w:w="2410" w:type="dxa"/>
            <w:vAlign w:val="bottom"/>
          </w:tcPr>
          <w:p w:rsidR="00136716" w:rsidRPr="001E6646" w:rsidRDefault="00C64B0C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8</w:t>
            </w:r>
            <w:r w:rsidR="00354BF4" w:rsidRPr="001E6646">
              <w:rPr>
                <w:spacing w:val="-10"/>
              </w:rPr>
              <w:t> 030,0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0A374B" w:rsidRDefault="00832C80" w:rsidP="0084013E">
            <w:pPr>
              <w:jc w:val="both"/>
            </w:pPr>
            <w:r w:rsidRPr="000A374B">
              <w:t>Осуществление полномочий в сфере обязательного медици</w:t>
            </w:r>
            <w:r w:rsidRPr="000A374B">
              <w:t>н</w:t>
            </w:r>
            <w:r w:rsidRPr="000A374B">
              <w:t>ского страхования в части ме</w:t>
            </w:r>
            <w:r w:rsidRPr="000A374B">
              <w:t>ж</w:t>
            </w:r>
            <w:r w:rsidRPr="000A374B">
              <w:t>территориальных расчетов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832C80" w:rsidRPr="000A374B" w:rsidRDefault="00832C80" w:rsidP="0084013E">
            <w:r w:rsidRPr="000A374B">
              <w:t>87 300</w:t>
            </w:r>
          </w:p>
        </w:tc>
        <w:tc>
          <w:tcPr>
            <w:tcW w:w="709" w:type="dxa"/>
            <w:vAlign w:val="bottom"/>
          </w:tcPr>
          <w:p w:rsidR="00832C80" w:rsidRPr="000A374B" w:rsidRDefault="00832C80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832C80" w:rsidRPr="000A374B" w:rsidRDefault="000A374B" w:rsidP="00316E01">
            <w:pPr>
              <w:jc w:val="center"/>
              <w:rPr>
                <w:color w:val="000000"/>
                <w:spacing w:val="-10"/>
              </w:rPr>
            </w:pPr>
            <w:r w:rsidRPr="000A374B">
              <w:rPr>
                <w:color w:val="000000"/>
                <w:spacing w:val="-10"/>
              </w:rPr>
              <w:t>6</w:t>
            </w:r>
            <w:r w:rsidR="00DE3308" w:rsidRPr="000A374B">
              <w:rPr>
                <w:color w:val="000000"/>
                <w:spacing w:val="-10"/>
              </w:rPr>
              <w:t>5</w:t>
            </w:r>
            <w:r w:rsidR="00832C80" w:rsidRPr="000A374B">
              <w:rPr>
                <w:color w:val="000000"/>
                <w:spacing w:val="-10"/>
              </w:rPr>
              <w:t>0 000,0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0A374B" w:rsidRDefault="00832C80" w:rsidP="0084013E">
            <w:pPr>
              <w:autoSpaceDE w:val="0"/>
              <w:autoSpaceDN w:val="0"/>
              <w:adjustRightInd w:val="0"/>
              <w:jc w:val="both"/>
            </w:pPr>
            <w:r w:rsidRPr="000A374B">
              <w:t>Финансовое обеспечение орг</w:t>
            </w:r>
            <w:r w:rsidRPr="000A374B">
              <w:t>а</w:t>
            </w:r>
            <w:r w:rsidRPr="000A374B">
              <w:t>низации обязательного медици</w:t>
            </w:r>
            <w:r w:rsidRPr="000A374B">
              <w:t>н</w:t>
            </w:r>
            <w:r w:rsidRPr="000A374B">
              <w:t>ского страхования на территор</w:t>
            </w:r>
            <w:r w:rsidRPr="000A374B">
              <w:t>и</w:t>
            </w:r>
            <w:r w:rsidRPr="000A374B">
              <w:t>ях субъектов Российской Фед</w:t>
            </w:r>
            <w:r w:rsidRPr="000A374B">
              <w:t>е</w:t>
            </w:r>
            <w:r w:rsidRPr="000A374B">
              <w:t xml:space="preserve">рации 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832C80" w:rsidRPr="000A374B" w:rsidRDefault="00832C80" w:rsidP="0084013E">
            <w:r w:rsidRPr="000A374B">
              <w:t>87 300 50930</w:t>
            </w:r>
          </w:p>
        </w:tc>
        <w:tc>
          <w:tcPr>
            <w:tcW w:w="709" w:type="dxa"/>
            <w:vAlign w:val="bottom"/>
          </w:tcPr>
          <w:p w:rsidR="00832C80" w:rsidRPr="000A374B" w:rsidRDefault="00832C80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832C80" w:rsidRPr="000A374B" w:rsidRDefault="000A374B" w:rsidP="00316E01">
            <w:pPr>
              <w:jc w:val="center"/>
              <w:rPr>
                <w:color w:val="000000"/>
                <w:spacing w:val="-10"/>
              </w:rPr>
            </w:pPr>
            <w:r w:rsidRPr="000A374B">
              <w:rPr>
                <w:color w:val="000000"/>
                <w:spacing w:val="-10"/>
              </w:rPr>
              <w:t>6</w:t>
            </w:r>
            <w:r w:rsidR="00DE3308" w:rsidRPr="000A374B">
              <w:rPr>
                <w:color w:val="000000"/>
                <w:spacing w:val="-10"/>
              </w:rPr>
              <w:t>5</w:t>
            </w:r>
            <w:r w:rsidR="00832C80" w:rsidRPr="000A374B">
              <w:rPr>
                <w:color w:val="000000"/>
                <w:spacing w:val="-10"/>
              </w:rPr>
              <w:t>0 000,0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0A374B" w:rsidRDefault="00832C80" w:rsidP="0084013E">
            <w:pPr>
              <w:autoSpaceDE w:val="0"/>
              <w:autoSpaceDN w:val="0"/>
              <w:adjustRightInd w:val="0"/>
              <w:jc w:val="both"/>
              <w:rPr>
                <w:lang w:val="en-US"/>
              </w:rPr>
            </w:pPr>
            <w:r w:rsidRPr="000A374B">
              <w:t>Межбюджетные трансферты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832C80" w:rsidRPr="000A374B" w:rsidRDefault="00832C80" w:rsidP="0084013E">
            <w:pPr>
              <w:rPr>
                <w:lang w:val="en-US"/>
              </w:rPr>
            </w:pPr>
            <w:r w:rsidRPr="000A374B">
              <w:t xml:space="preserve">87 300 </w:t>
            </w:r>
            <w:r w:rsidRPr="000A374B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500</w:t>
            </w:r>
          </w:p>
        </w:tc>
        <w:tc>
          <w:tcPr>
            <w:tcW w:w="2410" w:type="dxa"/>
            <w:vAlign w:val="bottom"/>
          </w:tcPr>
          <w:p w:rsidR="00832C80" w:rsidRPr="000A374B" w:rsidRDefault="000A374B" w:rsidP="00316E01">
            <w:pPr>
              <w:jc w:val="center"/>
              <w:rPr>
                <w:color w:val="000000"/>
                <w:spacing w:val="-10"/>
              </w:rPr>
            </w:pPr>
            <w:r w:rsidRPr="000A374B">
              <w:rPr>
                <w:color w:val="000000"/>
                <w:spacing w:val="-10"/>
              </w:rPr>
              <w:t>6</w:t>
            </w:r>
            <w:r w:rsidR="00DE3308" w:rsidRPr="000A374B">
              <w:rPr>
                <w:color w:val="000000"/>
                <w:spacing w:val="-10"/>
              </w:rPr>
              <w:t>5</w:t>
            </w:r>
            <w:r w:rsidR="00832C80" w:rsidRPr="000A374B">
              <w:rPr>
                <w:color w:val="000000"/>
                <w:spacing w:val="-10"/>
              </w:rPr>
              <w:t>0 000,0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0A374B" w:rsidRDefault="00444677" w:rsidP="0053157C">
            <w:pPr>
              <w:spacing w:line="228" w:lineRule="auto"/>
              <w:jc w:val="both"/>
            </w:pPr>
            <w:r w:rsidRPr="000A374B">
              <w:t>Иные межбюджетные тран</w:t>
            </w:r>
            <w:r w:rsidR="005D3AF5" w:rsidRPr="000A374B">
              <w:t>с</w:t>
            </w:r>
            <w:r w:rsidRPr="000A374B">
              <w:t>ферты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832C80" w:rsidRPr="000A374B" w:rsidRDefault="00832C80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832C80" w:rsidRPr="000A374B" w:rsidRDefault="00832C80" w:rsidP="0084013E">
            <w:pPr>
              <w:rPr>
                <w:lang w:val="en-US"/>
              </w:rPr>
            </w:pPr>
            <w:r w:rsidRPr="000A374B">
              <w:t xml:space="preserve">87 300 </w:t>
            </w:r>
            <w:r w:rsidRPr="000A374B">
              <w:rPr>
                <w:lang w:val="en-US"/>
              </w:rPr>
              <w:t>50930</w:t>
            </w:r>
          </w:p>
        </w:tc>
        <w:tc>
          <w:tcPr>
            <w:tcW w:w="709" w:type="dxa"/>
            <w:vAlign w:val="bottom"/>
          </w:tcPr>
          <w:p w:rsidR="00832C80" w:rsidRPr="000A374B" w:rsidRDefault="00444677" w:rsidP="0084013E">
            <w:pPr>
              <w:jc w:val="center"/>
            </w:pPr>
            <w:r w:rsidRPr="000A374B">
              <w:t>54</w:t>
            </w:r>
            <w:r w:rsidR="00832C80" w:rsidRPr="000A374B">
              <w:t>0</w:t>
            </w:r>
          </w:p>
        </w:tc>
        <w:tc>
          <w:tcPr>
            <w:tcW w:w="2410" w:type="dxa"/>
            <w:vAlign w:val="bottom"/>
          </w:tcPr>
          <w:p w:rsidR="00832C80" w:rsidRPr="000A374B" w:rsidRDefault="000A374B" w:rsidP="00316E01">
            <w:pPr>
              <w:jc w:val="center"/>
              <w:rPr>
                <w:color w:val="000000"/>
                <w:spacing w:val="-10"/>
              </w:rPr>
            </w:pPr>
            <w:r w:rsidRPr="000A374B">
              <w:rPr>
                <w:color w:val="000000"/>
                <w:spacing w:val="-10"/>
              </w:rPr>
              <w:t>6</w:t>
            </w:r>
            <w:r w:rsidR="00DE3308" w:rsidRPr="000A374B">
              <w:rPr>
                <w:color w:val="000000"/>
                <w:spacing w:val="-10"/>
              </w:rPr>
              <w:t>5</w:t>
            </w:r>
            <w:r w:rsidR="00832C80" w:rsidRPr="000A374B">
              <w:rPr>
                <w:color w:val="000000"/>
                <w:spacing w:val="-10"/>
              </w:rPr>
              <w:t>0 000,0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0A374B" w:rsidRDefault="00136716" w:rsidP="0084013E">
            <w:pPr>
              <w:jc w:val="both"/>
            </w:pPr>
            <w:r w:rsidRPr="000A374B">
              <w:lastRenderedPageBreak/>
              <w:t>Осуществление полномочий в сфере обязательного медици</w:t>
            </w:r>
            <w:r w:rsidRPr="000A374B">
              <w:t>н</w:t>
            </w:r>
            <w:r w:rsidR="007F7CD5" w:rsidRPr="000A374B">
              <w:t xml:space="preserve">ского страхования в части </w:t>
            </w:r>
            <w:r w:rsidRPr="000A374B">
              <w:t>опл</w:t>
            </w:r>
            <w:r w:rsidRPr="000A374B">
              <w:t>а</w:t>
            </w:r>
            <w:r w:rsidRPr="000A374B">
              <w:t>ты стоимости медицинской п</w:t>
            </w:r>
            <w:r w:rsidRPr="000A374B">
              <w:t>о</w:t>
            </w:r>
            <w:r w:rsidRPr="000A374B">
              <w:t>мощи, оказанной застрахова</w:t>
            </w:r>
            <w:r w:rsidRPr="000A374B">
              <w:t>н</w:t>
            </w:r>
            <w:r w:rsidRPr="000A374B">
              <w:t>ным лицам за пределами субъе</w:t>
            </w:r>
            <w:r w:rsidRPr="000A374B">
              <w:t>к</w:t>
            </w:r>
            <w:r w:rsidRPr="000A374B">
              <w:t>та Российской Федерации, на территории которого выдан п</w:t>
            </w:r>
            <w:r w:rsidRPr="000A374B">
              <w:t>о</w:t>
            </w:r>
            <w:r w:rsidRPr="000A374B">
              <w:t xml:space="preserve">лис обязательного медицинского страхования </w:t>
            </w:r>
          </w:p>
        </w:tc>
        <w:tc>
          <w:tcPr>
            <w:tcW w:w="567" w:type="dxa"/>
          </w:tcPr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>
            <w:pPr>
              <w:rPr>
                <w:lang w:val="en-US"/>
              </w:rPr>
            </w:pPr>
            <w:r w:rsidRPr="000A374B">
              <w:rPr>
                <w:lang w:val="en-US"/>
              </w:rPr>
              <w:t>09</w:t>
            </w:r>
          </w:p>
        </w:tc>
        <w:tc>
          <w:tcPr>
            <w:tcW w:w="567" w:type="dxa"/>
          </w:tcPr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>
            <w:pPr>
              <w:rPr>
                <w:lang w:val="en-US"/>
              </w:rPr>
            </w:pPr>
            <w:r w:rsidRPr="000A374B">
              <w:rPr>
                <w:lang w:val="en-US"/>
              </w:rPr>
              <w:t>09</w:t>
            </w:r>
          </w:p>
        </w:tc>
        <w:tc>
          <w:tcPr>
            <w:tcW w:w="1559" w:type="dxa"/>
          </w:tcPr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/>
          <w:p w:rsidR="00136716" w:rsidRPr="000A374B" w:rsidRDefault="00136716" w:rsidP="00551674">
            <w:pPr>
              <w:rPr>
                <w:lang w:val="en-US"/>
              </w:rPr>
            </w:pPr>
            <w:r w:rsidRPr="000A374B">
              <w:rPr>
                <w:lang w:val="en-US"/>
              </w:rPr>
              <w:t>87 500</w:t>
            </w:r>
          </w:p>
        </w:tc>
        <w:tc>
          <w:tcPr>
            <w:tcW w:w="709" w:type="dxa"/>
          </w:tcPr>
          <w:p w:rsidR="00136716" w:rsidRPr="000A374B" w:rsidRDefault="00136716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0903B8" w:rsidRPr="000A374B" w:rsidRDefault="000903B8">
            <w:pPr>
              <w:jc w:val="center"/>
              <w:rPr>
                <w:spacing w:val="-10"/>
              </w:rPr>
            </w:pPr>
          </w:p>
          <w:p w:rsidR="00136716" w:rsidRPr="000A374B" w:rsidRDefault="000A374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</w:rPr>
              <w:t>4</w:t>
            </w:r>
            <w:r w:rsidR="00DE3308" w:rsidRPr="000A374B">
              <w:rPr>
                <w:spacing w:val="-10"/>
              </w:rPr>
              <w:t>50</w:t>
            </w:r>
            <w:r w:rsidR="007F7CD5" w:rsidRPr="000A374B">
              <w:rPr>
                <w:spacing w:val="-10"/>
              </w:rPr>
              <w:t> 000,0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0A374B" w:rsidRDefault="00136716" w:rsidP="0084013E">
            <w:pPr>
              <w:autoSpaceDE w:val="0"/>
              <w:autoSpaceDN w:val="0"/>
              <w:adjustRightInd w:val="0"/>
              <w:jc w:val="both"/>
            </w:pPr>
            <w:r w:rsidRPr="000A374B">
              <w:t>Финансовое обеспечение орг</w:t>
            </w:r>
            <w:r w:rsidRPr="000A374B">
              <w:t>а</w:t>
            </w:r>
            <w:r w:rsidRPr="000A374B">
              <w:t>низации обязательного медици</w:t>
            </w:r>
            <w:r w:rsidRPr="000A374B">
              <w:t>н</w:t>
            </w:r>
            <w:r w:rsidRPr="000A374B">
              <w:t>ского страхования на территор</w:t>
            </w:r>
            <w:r w:rsidRPr="000A374B">
              <w:t>и</w:t>
            </w:r>
            <w:r w:rsidRPr="000A374B">
              <w:t>ях субъектов Российской Фед</w:t>
            </w:r>
            <w:r w:rsidRPr="000A374B">
              <w:t>е</w:t>
            </w:r>
            <w:r w:rsidRPr="000A374B">
              <w:t>рации за счет иных источников доходов</w:t>
            </w:r>
          </w:p>
        </w:tc>
        <w:tc>
          <w:tcPr>
            <w:tcW w:w="567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136716" w:rsidRPr="000A374B" w:rsidRDefault="00136716" w:rsidP="0084013E">
            <w:r w:rsidRPr="000A374B">
              <w:t>87 500 99999</w:t>
            </w:r>
          </w:p>
        </w:tc>
        <w:tc>
          <w:tcPr>
            <w:tcW w:w="709" w:type="dxa"/>
            <w:vAlign w:val="bottom"/>
          </w:tcPr>
          <w:p w:rsidR="00136716" w:rsidRPr="000A374B" w:rsidRDefault="00136716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136716" w:rsidRPr="000A374B" w:rsidRDefault="000A374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</w:rPr>
              <w:t>4</w:t>
            </w:r>
            <w:r w:rsidR="00DE3308" w:rsidRPr="000A374B">
              <w:rPr>
                <w:spacing w:val="-10"/>
              </w:rPr>
              <w:t>50</w:t>
            </w:r>
            <w:r w:rsidR="007F7CD5" w:rsidRPr="000A374B">
              <w:rPr>
                <w:spacing w:val="-10"/>
              </w:rPr>
              <w:t> 000,0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0A374B" w:rsidRDefault="00136716" w:rsidP="0084013E">
            <w:pPr>
              <w:jc w:val="both"/>
            </w:pPr>
            <w:r w:rsidRPr="000A374B">
              <w:t>Социальное обеспечение и иные выплаты населению</w:t>
            </w:r>
          </w:p>
        </w:tc>
        <w:tc>
          <w:tcPr>
            <w:tcW w:w="567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136716" w:rsidRPr="000A374B" w:rsidRDefault="00136716" w:rsidP="0084013E">
            <w:pPr>
              <w:rPr>
                <w:lang w:val="en-US"/>
              </w:rPr>
            </w:pPr>
            <w:r w:rsidRPr="000A374B">
              <w:t>87 500 99999</w:t>
            </w:r>
          </w:p>
        </w:tc>
        <w:tc>
          <w:tcPr>
            <w:tcW w:w="709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300</w:t>
            </w:r>
          </w:p>
        </w:tc>
        <w:tc>
          <w:tcPr>
            <w:tcW w:w="2410" w:type="dxa"/>
            <w:vAlign w:val="bottom"/>
          </w:tcPr>
          <w:p w:rsidR="00136716" w:rsidRPr="000A374B" w:rsidRDefault="000A374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</w:rPr>
              <w:t>4</w:t>
            </w:r>
            <w:r w:rsidR="00DE3308" w:rsidRPr="000A374B">
              <w:rPr>
                <w:spacing w:val="-10"/>
              </w:rPr>
              <w:t>50</w:t>
            </w:r>
            <w:r w:rsidR="007F7CD5" w:rsidRPr="000A374B">
              <w:rPr>
                <w:spacing w:val="-10"/>
              </w:rPr>
              <w:t> 000,0</w:t>
            </w:r>
          </w:p>
        </w:tc>
      </w:tr>
      <w:tr w:rsidR="00136716" w:rsidRPr="00514799" w:rsidTr="008B363F">
        <w:trPr>
          <w:trHeight w:val="855"/>
        </w:trPr>
        <w:tc>
          <w:tcPr>
            <w:tcW w:w="3652" w:type="dxa"/>
          </w:tcPr>
          <w:p w:rsidR="00136716" w:rsidRPr="000A374B" w:rsidRDefault="00136716" w:rsidP="0084013E">
            <w:pPr>
              <w:jc w:val="both"/>
            </w:pPr>
            <w:r w:rsidRPr="000A374B">
              <w:t>Социальные выплаты гражд</w:t>
            </w:r>
            <w:r w:rsidRPr="000A374B">
              <w:t>а</w:t>
            </w:r>
            <w:r w:rsidRPr="000A374B">
              <w:t>нам, кроме публичных норм</w:t>
            </w:r>
            <w:r w:rsidRPr="000A374B">
              <w:t>а</w:t>
            </w:r>
            <w:r w:rsidRPr="000A374B">
              <w:t>тивных социальных выплат</w:t>
            </w:r>
          </w:p>
        </w:tc>
        <w:tc>
          <w:tcPr>
            <w:tcW w:w="567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09</w:t>
            </w:r>
          </w:p>
        </w:tc>
        <w:tc>
          <w:tcPr>
            <w:tcW w:w="567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09</w:t>
            </w:r>
          </w:p>
        </w:tc>
        <w:tc>
          <w:tcPr>
            <w:tcW w:w="1559" w:type="dxa"/>
            <w:vAlign w:val="bottom"/>
          </w:tcPr>
          <w:p w:rsidR="00136716" w:rsidRPr="000A374B" w:rsidRDefault="00136716" w:rsidP="0084013E">
            <w:pPr>
              <w:rPr>
                <w:lang w:val="en-US"/>
              </w:rPr>
            </w:pPr>
            <w:r w:rsidRPr="000A374B">
              <w:t>87 500 99999</w:t>
            </w:r>
          </w:p>
        </w:tc>
        <w:tc>
          <w:tcPr>
            <w:tcW w:w="709" w:type="dxa"/>
            <w:vAlign w:val="bottom"/>
          </w:tcPr>
          <w:p w:rsidR="00136716" w:rsidRPr="000A374B" w:rsidRDefault="00136716" w:rsidP="0084013E">
            <w:pPr>
              <w:jc w:val="center"/>
            </w:pPr>
            <w:r w:rsidRPr="000A374B">
              <w:t>320</w:t>
            </w:r>
          </w:p>
        </w:tc>
        <w:tc>
          <w:tcPr>
            <w:tcW w:w="2410" w:type="dxa"/>
            <w:vAlign w:val="bottom"/>
          </w:tcPr>
          <w:p w:rsidR="00136716" w:rsidRPr="000A374B" w:rsidRDefault="000A374B">
            <w:pPr>
              <w:jc w:val="center"/>
              <w:rPr>
                <w:spacing w:val="-10"/>
              </w:rPr>
            </w:pPr>
            <w:r w:rsidRPr="000A374B">
              <w:rPr>
                <w:spacing w:val="-10"/>
              </w:rPr>
              <w:t>4</w:t>
            </w:r>
            <w:r w:rsidR="00DE3308" w:rsidRPr="000A374B">
              <w:rPr>
                <w:spacing w:val="-10"/>
              </w:rPr>
              <w:t>50</w:t>
            </w:r>
            <w:r w:rsidR="007F7CD5" w:rsidRPr="000A374B">
              <w:rPr>
                <w:spacing w:val="-10"/>
              </w:rPr>
              <w:t> 000,0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FD38F5" w:rsidRDefault="00832C80" w:rsidP="0084013E">
            <w:pPr>
              <w:jc w:val="both"/>
            </w:pPr>
            <w:r w:rsidRPr="00FD38F5">
              <w:t>Осуществление полномочий в сфере обязательного медици</w:t>
            </w:r>
            <w:r w:rsidRPr="00FD38F5">
              <w:t>н</w:t>
            </w:r>
            <w:r w:rsidRPr="00FD38F5">
              <w:t>ского страхования в части ф</w:t>
            </w:r>
            <w:r w:rsidRPr="00FD38F5">
              <w:t>и</w:t>
            </w:r>
            <w:r w:rsidRPr="00FD38F5">
              <w:t>нансового обеспечения мер</w:t>
            </w:r>
            <w:r w:rsidRPr="00FD38F5">
              <w:t>о</w:t>
            </w:r>
            <w:r w:rsidRPr="00FD38F5">
              <w:t>приятий</w:t>
            </w:r>
          </w:p>
        </w:tc>
        <w:tc>
          <w:tcPr>
            <w:tcW w:w="567" w:type="dxa"/>
            <w:vAlign w:val="bottom"/>
          </w:tcPr>
          <w:p w:rsidR="00832C80" w:rsidRPr="00FD38F5" w:rsidRDefault="00832C80" w:rsidP="0084013E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832C80" w:rsidRPr="00FD38F5" w:rsidRDefault="00832C80" w:rsidP="0084013E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832C80" w:rsidRPr="00FD38F5" w:rsidRDefault="00832C80" w:rsidP="0084013E">
            <w:r w:rsidRPr="00FD38F5">
              <w:t xml:space="preserve">87 600 </w:t>
            </w:r>
          </w:p>
        </w:tc>
        <w:tc>
          <w:tcPr>
            <w:tcW w:w="709" w:type="dxa"/>
            <w:vAlign w:val="bottom"/>
          </w:tcPr>
          <w:p w:rsidR="00832C80" w:rsidRPr="00FD38F5" w:rsidRDefault="00832C80" w:rsidP="0084013E">
            <w:pPr>
              <w:jc w:val="center"/>
            </w:pPr>
          </w:p>
        </w:tc>
        <w:tc>
          <w:tcPr>
            <w:tcW w:w="2410" w:type="dxa"/>
            <w:vAlign w:val="bottom"/>
          </w:tcPr>
          <w:p w:rsidR="00832C80" w:rsidRPr="00FD38F5" w:rsidRDefault="007027BC" w:rsidP="0084013E">
            <w:pPr>
              <w:jc w:val="center"/>
            </w:pPr>
            <w:r w:rsidRPr="00FD38F5">
              <w:t>4</w:t>
            </w:r>
            <w:r w:rsidR="00A319FB" w:rsidRPr="00FD38F5">
              <w:t>0 000,0</w:t>
            </w:r>
          </w:p>
        </w:tc>
      </w:tr>
      <w:tr w:rsidR="00832C80" w:rsidRPr="00514799" w:rsidTr="008B363F">
        <w:tc>
          <w:tcPr>
            <w:tcW w:w="3652" w:type="dxa"/>
          </w:tcPr>
          <w:p w:rsidR="00832C80" w:rsidRPr="00FD38F5" w:rsidRDefault="00832C80" w:rsidP="00EE1D85">
            <w:pPr>
              <w:jc w:val="both"/>
            </w:pPr>
            <w:r w:rsidRPr="00FD38F5">
              <w:t>Финансовое обеспечение мер</w:t>
            </w:r>
            <w:r w:rsidRPr="00FD38F5">
              <w:t>о</w:t>
            </w:r>
            <w:r w:rsidRPr="00FD38F5">
              <w:t>приятий по организации допо</w:t>
            </w:r>
            <w:r w:rsidRPr="00FD38F5">
              <w:t>л</w:t>
            </w:r>
            <w:r w:rsidRPr="00FD38F5">
              <w:t>нительного профессионального образования медицинских р</w:t>
            </w:r>
            <w:r w:rsidRPr="00FD38F5">
              <w:t>а</w:t>
            </w:r>
            <w:r w:rsidRPr="00FD38F5">
              <w:t>ботников по программам пов</w:t>
            </w:r>
            <w:r w:rsidRPr="00FD38F5">
              <w:t>ы</w:t>
            </w:r>
            <w:r w:rsidRPr="00FD38F5">
              <w:t>шения квалификации, а также по приобретению и проведению ремонта медицинского оборудов</w:t>
            </w:r>
            <w:r w:rsidRPr="00FD38F5">
              <w:t>а</w:t>
            </w:r>
            <w:r w:rsidRPr="00FD38F5">
              <w:t>ния</w:t>
            </w:r>
          </w:p>
        </w:tc>
        <w:tc>
          <w:tcPr>
            <w:tcW w:w="567" w:type="dxa"/>
            <w:vAlign w:val="bottom"/>
          </w:tcPr>
          <w:p w:rsidR="00832C80" w:rsidRPr="00FD38F5" w:rsidRDefault="00832C80" w:rsidP="0084013E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832C80" w:rsidRPr="00FD38F5" w:rsidRDefault="00832C80" w:rsidP="0084013E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832C80" w:rsidRPr="00FD38F5" w:rsidRDefault="001F3E7C" w:rsidP="00316E01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87 600 99998</w:t>
            </w:r>
          </w:p>
        </w:tc>
        <w:tc>
          <w:tcPr>
            <w:tcW w:w="709" w:type="dxa"/>
            <w:vAlign w:val="bottom"/>
          </w:tcPr>
          <w:p w:rsidR="00832C80" w:rsidRPr="00FD38F5" w:rsidRDefault="00832C80" w:rsidP="00316E01">
            <w:pPr>
              <w:jc w:val="center"/>
              <w:rPr>
                <w:color w:val="000000"/>
                <w:spacing w:val="-10"/>
              </w:rPr>
            </w:pPr>
          </w:p>
        </w:tc>
        <w:tc>
          <w:tcPr>
            <w:tcW w:w="2410" w:type="dxa"/>
            <w:vAlign w:val="bottom"/>
          </w:tcPr>
          <w:p w:rsidR="00832C80" w:rsidRPr="00FD38F5" w:rsidRDefault="007027BC" w:rsidP="001F11B6">
            <w:pPr>
              <w:jc w:val="center"/>
            </w:pPr>
            <w:r w:rsidRPr="00FD38F5">
              <w:t>4</w:t>
            </w:r>
            <w:r w:rsidR="00A319FB" w:rsidRPr="00FD38F5">
              <w:t>0 000,0</w:t>
            </w:r>
          </w:p>
        </w:tc>
      </w:tr>
      <w:tr w:rsidR="005155B5" w:rsidRPr="00514799" w:rsidTr="008B363F">
        <w:tc>
          <w:tcPr>
            <w:tcW w:w="3652" w:type="dxa"/>
          </w:tcPr>
          <w:p w:rsidR="005155B5" w:rsidRPr="00FD38F5" w:rsidRDefault="005155B5" w:rsidP="005155B5">
            <w:pPr>
              <w:autoSpaceDE w:val="0"/>
              <w:autoSpaceDN w:val="0"/>
              <w:adjustRightInd w:val="0"/>
              <w:jc w:val="both"/>
            </w:pPr>
            <w:r w:rsidRPr="00FD38F5"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7" w:type="dxa"/>
            <w:vAlign w:val="bottom"/>
          </w:tcPr>
          <w:p w:rsidR="005155B5" w:rsidRPr="00FD38F5" w:rsidRDefault="005155B5" w:rsidP="0084013E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5155B5" w:rsidRPr="00FD38F5" w:rsidRDefault="005155B5" w:rsidP="0084013E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5155B5" w:rsidRPr="00FD38F5" w:rsidRDefault="005155B5" w:rsidP="00316E01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87 600 99998</w:t>
            </w:r>
          </w:p>
        </w:tc>
        <w:tc>
          <w:tcPr>
            <w:tcW w:w="709" w:type="dxa"/>
            <w:vAlign w:val="bottom"/>
          </w:tcPr>
          <w:p w:rsidR="005155B5" w:rsidRPr="00FD38F5" w:rsidRDefault="005155B5" w:rsidP="00316E01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600</w:t>
            </w:r>
          </w:p>
        </w:tc>
        <w:tc>
          <w:tcPr>
            <w:tcW w:w="2410" w:type="dxa"/>
            <w:vAlign w:val="bottom"/>
          </w:tcPr>
          <w:p w:rsidR="005155B5" w:rsidRPr="00FD38F5" w:rsidRDefault="007027BC" w:rsidP="005155B5">
            <w:pPr>
              <w:jc w:val="center"/>
            </w:pPr>
            <w:r w:rsidRPr="00FD38F5">
              <w:t>4</w:t>
            </w:r>
            <w:r w:rsidR="00A319FB" w:rsidRPr="00FD38F5">
              <w:t>0 000,0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FD38F5" w:rsidRDefault="00136716" w:rsidP="005155B5">
            <w:pPr>
              <w:autoSpaceDE w:val="0"/>
              <w:autoSpaceDN w:val="0"/>
              <w:adjustRightInd w:val="0"/>
              <w:jc w:val="both"/>
            </w:pPr>
            <w:r w:rsidRPr="00FD38F5">
              <w:t>Субсидии бюджетным учреждениям</w:t>
            </w:r>
          </w:p>
        </w:tc>
        <w:tc>
          <w:tcPr>
            <w:tcW w:w="567" w:type="dxa"/>
            <w:vAlign w:val="bottom"/>
          </w:tcPr>
          <w:p w:rsidR="00136716" w:rsidRPr="00FD38F5" w:rsidRDefault="00136716" w:rsidP="007E69C3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136716" w:rsidRPr="00FD38F5" w:rsidRDefault="00136716" w:rsidP="007E69C3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136716" w:rsidRPr="00FD38F5" w:rsidRDefault="00136716" w:rsidP="007E69C3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87 600 99998</w:t>
            </w:r>
          </w:p>
        </w:tc>
        <w:tc>
          <w:tcPr>
            <w:tcW w:w="709" w:type="dxa"/>
            <w:vAlign w:val="bottom"/>
          </w:tcPr>
          <w:p w:rsidR="00136716" w:rsidRPr="00FD38F5" w:rsidRDefault="00136716" w:rsidP="007E69C3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610</w:t>
            </w:r>
          </w:p>
        </w:tc>
        <w:tc>
          <w:tcPr>
            <w:tcW w:w="2410" w:type="dxa"/>
            <w:vAlign w:val="bottom"/>
          </w:tcPr>
          <w:p w:rsidR="00136716" w:rsidRPr="00FD38F5" w:rsidRDefault="007027BC">
            <w:pPr>
              <w:jc w:val="center"/>
              <w:rPr>
                <w:spacing w:val="-10"/>
              </w:rPr>
            </w:pPr>
            <w:r w:rsidRPr="00FD38F5">
              <w:rPr>
                <w:spacing w:val="-10"/>
              </w:rPr>
              <w:t>3</w:t>
            </w:r>
            <w:r w:rsidR="00A319FB" w:rsidRPr="00FD38F5">
              <w:rPr>
                <w:spacing w:val="-10"/>
              </w:rPr>
              <w:t>0 000,0</w:t>
            </w:r>
          </w:p>
        </w:tc>
      </w:tr>
      <w:tr w:rsidR="00136716" w:rsidRPr="00514799" w:rsidTr="008B363F">
        <w:tc>
          <w:tcPr>
            <w:tcW w:w="3652" w:type="dxa"/>
          </w:tcPr>
          <w:p w:rsidR="00136716" w:rsidRPr="00FD38F5" w:rsidRDefault="00136716" w:rsidP="00EE1D85">
            <w:pPr>
              <w:jc w:val="both"/>
            </w:pPr>
            <w:r w:rsidRPr="00FD38F5">
              <w:t>Гранты в форме субсидии бюджетным учреждениям</w:t>
            </w:r>
          </w:p>
        </w:tc>
        <w:tc>
          <w:tcPr>
            <w:tcW w:w="567" w:type="dxa"/>
            <w:vAlign w:val="bottom"/>
          </w:tcPr>
          <w:p w:rsidR="00136716" w:rsidRPr="00FD38F5" w:rsidRDefault="00136716" w:rsidP="0084013E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136716" w:rsidRPr="00FD38F5" w:rsidRDefault="00136716" w:rsidP="0084013E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136716" w:rsidRPr="00FD38F5" w:rsidRDefault="00136716" w:rsidP="00316E01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87 600 99998</w:t>
            </w:r>
          </w:p>
        </w:tc>
        <w:tc>
          <w:tcPr>
            <w:tcW w:w="709" w:type="dxa"/>
            <w:vAlign w:val="bottom"/>
          </w:tcPr>
          <w:p w:rsidR="00136716" w:rsidRPr="00FD38F5" w:rsidRDefault="00136716" w:rsidP="00316E01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613</w:t>
            </w:r>
          </w:p>
        </w:tc>
        <w:tc>
          <w:tcPr>
            <w:tcW w:w="2410" w:type="dxa"/>
            <w:vAlign w:val="bottom"/>
          </w:tcPr>
          <w:p w:rsidR="00136716" w:rsidRPr="00FD38F5" w:rsidRDefault="007027BC">
            <w:pPr>
              <w:jc w:val="center"/>
              <w:rPr>
                <w:spacing w:val="-10"/>
              </w:rPr>
            </w:pPr>
            <w:r w:rsidRPr="00FD38F5">
              <w:rPr>
                <w:spacing w:val="-10"/>
              </w:rPr>
              <w:t>3</w:t>
            </w:r>
            <w:r w:rsidR="00A319FB" w:rsidRPr="00FD38F5">
              <w:rPr>
                <w:spacing w:val="-10"/>
              </w:rPr>
              <w:t>0 000,0</w:t>
            </w:r>
          </w:p>
        </w:tc>
      </w:tr>
      <w:tr w:rsidR="005155B5" w:rsidRPr="00514799" w:rsidTr="008B363F">
        <w:tc>
          <w:tcPr>
            <w:tcW w:w="3652" w:type="dxa"/>
          </w:tcPr>
          <w:p w:rsidR="005155B5" w:rsidRPr="00FD38F5" w:rsidRDefault="005155B5" w:rsidP="005155B5">
            <w:pPr>
              <w:autoSpaceDE w:val="0"/>
              <w:autoSpaceDN w:val="0"/>
              <w:adjustRightInd w:val="0"/>
              <w:jc w:val="both"/>
            </w:pPr>
            <w:r w:rsidRPr="00FD38F5">
              <w:t>Субсидии автономным учреждениям</w:t>
            </w:r>
          </w:p>
        </w:tc>
        <w:tc>
          <w:tcPr>
            <w:tcW w:w="567" w:type="dxa"/>
            <w:vAlign w:val="bottom"/>
          </w:tcPr>
          <w:p w:rsidR="005155B5" w:rsidRPr="00FD38F5" w:rsidRDefault="005155B5" w:rsidP="007E69C3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5155B5" w:rsidRPr="00FD38F5" w:rsidRDefault="005155B5" w:rsidP="007E69C3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5155B5" w:rsidRPr="00FD38F5" w:rsidRDefault="005155B5" w:rsidP="007E69C3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87 600 99998</w:t>
            </w:r>
          </w:p>
        </w:tc>
        <w:tc>
          <w:tcPr>
            <w:tcW w:w="709" w:type="dxa"/>
            <w:vAlign w:val="bottom"/>
          </w:tcPr>
          <w:p w:rsidR="005155B5" w:rsidRPr="00FD38F5" w:rsidRDefault="005155B5" w:rsidP="007E69C3">
            <w:pPr>
              <w:jc w:val="center"/>
            </w:pPr>
            <w:r w:rsidRPr="00FD38F5">
              <w:t>620</w:t>
            </w:r>
          </w:p>
        </w:tc>
        <w:tc>
          <w:tcPr>
            <w:tcW w:w="2410" w:type="dxa"/>
            <w:vAlign w:val="bottom"/>
          </w:tcPr>
          <w:p w:rsidR="00987F6C" w:rsidRPr="00FD38F5" w:rsidRDefault="00987F6C" w:rsidP="007E69C3">
            <w:pPr>
              <w:jc w:val="center"/>
            </w:pPr>
          </w:p>
          <w:p w:rsidR="005155B5" w:rsidRPr="00FD38F5" w:rsidRDefault="00450E49" w:rsidP="007E69C3">
            <w:pPr>
              <w:jc w:val="center"/>
            </w:pPr>
            <w:r w:rsidRPr="00FD38F5">
              <w:t>1</w:t>
            </w:r>
            <w:r w:rsidR="00A319FB" w:rsidRPr="00FD38F5">
              <w:t>0 000,0</w:t>
            </w:r>
          </w:p>
        </w:tc>
      </w:tr>
      <w:tr w:rsidR="005155B5" w:rsidRPr="00514799" w:rsidTr="008B363F">
        <w:tc>
          <w:tcPr>
            <w:tcW w:w="3652" w:type="dxa"/>
          </w:tcPr>
          <w:p w:rsidR="005155B5" w:rsidRPr="00FD38F5" w:rsidRDefault="005155B5" w:rsidP="005155B5">
            <w:pPr>
              <w:jc w:val="both"/>
            </w:pPr>
            <w:r w:rsidRPr="00FD38F5">
              <w:t>Гранты в форме субсидии автономным учреждениям</w:t>
            </w:r>
          </w:p>
        </w:tc>
        <w:tc>
          <w:tcPr>
            <w:tcW w:w="567" w:type="dxa"/>
            <w:vAlign w:val="bottom"/>
          </w:tcPr>
          <w:p w:rsidR="005155B5" w:rsidRPr="00FD38F5" w:rsidRDefault="005155B5" w:rsidP="007E69C3">
            <w:pPr>
              <w:jc w:val="center"/>
            </w:pPr>
            <w:r w:rsidRPr="00FD38F5">
              <w:t>09</w:t>
            </w:r>
          </w:p>
        </w:tc>
        <w:tc>
          <w:tcPr>
            <w:tcW w:w="567" w:type="dxa"/>
            <w:vAlign w:val="bottom"/>
          </w:tcPr>
          <w:p w:rsidR="005155B5" w:rsidRPr="00FD38F5" w:rsidRDefault="005155B5" w:rsidP="007E69C3">
            <w:pPr>
              <w:jc w:val="center"/>
            </w:pPr>
            <w:r w:rsidRPr="00FD38F5">
              <w:t>09</w:t>
            </w:r>
          </w:p>
        </w:tc>
        <w:tc>
          <w:tcPr>
            <w:tcW w:w="1559" w:type="dxa"/>
            <w:vAlign w:val="bottom"/>
          </w:tcPr>
          <w:p w:rsidR="005155B5" w:rsidRPr="00FD38F5" w:rsidRDefault="005155B5" w:rsidP="007E69C3">
            <w:pPr>
              <w:jc w:val="center"/>
              <w:rPr>
                <w:color w:val="000000"/>
                <w:spacing w:val="-10"/>
              </w:rPr>
            </w:pPr>
            <w:r w:rsidRPr="00FD38F5">
              <w:rPr>
                <w:color w:val="000000"/>
                <w:spacing w:val="-10"/>
              </w:rPr>
              <w:t>87 600 99998</w:t>
            </w:r>
          </w:p>
        </w:tc>
        <w:tc>
          <w:tcPr>
            <w:tcW w:w="709" w:type="dxa"/>
            <w:vAlign w:val="bottom"/>
          </w:tcPr>
          <w:p w:rsidR="005155B5" w:rsidRPr="00FD38F5" w:rsidRDefault="005155B5" w:rsidP="007E69C3">
            <w:pPr>
              <w:jc w:val="center"/>
            </w:pPr>
            <w:r w:rsidRPr="00FD38F5">
              <w:t>623</w:t>
            </w:r>
          </w:p>
        </w:tc>
        <w:tc>
          <w:tcPr>
            <w:tcW w:w="2410" w:type="dxa"/>
            <w:vAlign w:val="bottom"/>
          </w:tcPr>
          <w:p w:rsidR="005155B5" w:rsidRPr="00FD38F5" w:rsidRDefault="00450E49" w:rsidP="001F11B6">
            <w:pPr>
              <w:jc w:val="center"/>
              <w:rPr>
                <w:lang w:val="en-US"/>
              </w:rPr>
            </w:pPr>
            <w:r w:rsidRPr="00FD38F5">
              <w:t>1</w:t>
            </w:r>
            <w:r w:rsidR="00A319FB" w:rsidRPr="00FD38F5">
              <w:t>0 000,0</w:t>
            </w:r>
          </w:p>
        </w:tc>
      </w:tr>
      <w:tr w:rsidR="009B2A8F" w:rsidRPr="00514799" w:rsidTr="008B363F">
        <w:tc>
          <w:tcPr>
            <w:tcW w:w="3652" w:type="dxa"/>
          </w:tcPr>
          <w:p w:rsidR="009B2A8F" w:rsidRPr="001E6646" w:rsidRDefault="009B2A8F">
            <w:pPr>
              <w:jc w:val="both"/>
              <w:rPr>
                <w:b/>
                <w:spacing w:val="-10"/>
              </w:rPr>
            </w:pPr>
            <w:r w:rsidRPr="001E6646">
              <w:rPr>
                <w:b/>
                <w:spacing w:val="-10"/>
              </w:rPr>
              <w:lastRenderedPageBreak/>
              <w:t>Всего расходов</w:t>
            </w:r>
          </w:p>
        </w:tc>
        <w:tc>
          <w:tcPr>
            <w:tcW w:w="567" w:type="dxa"/>
          </w:tcPr>
          <w:p w:rsidR="009B2A8F" w:rsidRPr="001E6646" w:rsidRDefault="009B2A8F">
            <w:pPr>
              <w:jc w:val="center"/>
              <w:rPr>
                <w:b/>
                <w:spacing w:val="-10"/>
              </w:rPr>
            </w:pPr>
          </w:p>
        </w:tc>
        <w:tc>
          <w:tcPr>
            <w:tcW w:w="567" w:type="dxa"/>
          </w:tcPr>
          <w:p w:rsidR="009B2A8F" w:rsidRPr="001E6646" w:rsidRDefault="009B2A8F">
            <w:pPr>
              <w:jc w:val="center"/>
              <w:rPr>
                <w:b/>
                <w:spacing w:val="-10"/>
              </w:rPr>
            </w:pPr>
          </w:p>
        </w:tc>
        <w:tc>
          <w:tcPr>
            <w:tcW w:w="1559" w:type="dxa"/>
          </w:tcPr>
          <w:p w:rsidR="009B2A8F" w:rsidRPr="001E6646" w:rsidRDefault="009B2A8F">
            <w:pPr>
              <w:jc w:val="center"/>
              <w:rPr>
                <w:b/>
                <w:spacing w:val="-10"/>
              </w:rPr>
            </w:pPr>
          </w:p>
        </w:tc>
        <w:tc>
          <w:tcPr>
            <w:tcW w:w="709" w:type="dxa"/>
          </w:tcPr>
          <w:p w:rsidR="009B2A8F" w:rsidRPr="001E6646" w:rsidRDefault="009B2A8F">
            <w:pPr>
              <w:jc w:val="center"/>
              <w:rPr>
                <w:b/>
                <w:spacing w:val="-10"/>
              </w:rPr>
            </w:pPr>
          </w:p>
        </w:tc>
        <w:tc>
          <w:tcPr>
            <w:tcW w:w="2410" w:type="dxa"/>
            <w:vAlign w:val="bottom"/>
          </w:tcPr>
          <w:p w:rsidR="009B2A8F" w:rsidRPr="001E6646" w:rsidRDefault="001E6646">
            <w:pPr>
              <w:ind w:left="-108"/>
              <w:jc w:val="center"/>
              <w:rPr>
                <w:b/>
                <w:spacing w:val="-10"/>
              </w:rPr>
            </w:pPr>
            <w:r w:rsidRPr="001E6646">
              <w:rPr>
                <w:b/>
                <w:spacing w:val="-10"/>
              </w:rPr>
              <w:t>30 </w:t>
            </w:r>
            <w:r w:rsidR="00916BF4">
              <w:rPr>
                <w:b/>
                <w:spacing w:val="-10"/>
              </w:rPr>
              <w:t>378</w:t>
            </w:r>
            <w:r w:rsidRPr="001E6646">
              <w:rPr>
                <w:b/>
                <w:spacing w:val="-10"/>
              </w:rPr>
              <w:t> 661,0</w:t>
            </w:r>
          </w:p>
        </w:tc>
      </w:tr>
    </w:tbl>
    <w:p w:rsidR="006B2D7A" w:rsidRPr="00B068EB" w:rsidRDefault="006B2D7A" w:rsidP="006B2D7A">
      <w:pPr>
        <w:jc w:val="center"/>
        <w:rPr>
          <w:sz w:val="2"/>
          <w:szCs w:val="2"/>
        </w:rPr>
      </w:pPr>
      <w:r w:rsidRPr="00B068EB">
        <w:rPr>
          <w:sz w:val="26"/>
          <w:szCs w:val="26"/>
        </w:rPr>
        <w:t>____________</w:t>
      </w:r>
    </w:p>
    <w:p w:rsidR="006B2D7A" w:rsidRPr="00514799" w:rsidRDefault="006B2D7A" w:rsidP="000903B8">
      <w:pPr>
        <w:spacing w:before="480"/>
        <w:jc w:val="right"/>
        <w:rPr>
          <w:highlight w:val="yellow"/>
        </w:rPr>
      </w:pPr>
    </w:p>
    <w:p w:rsidR="006B2D7A" w:rsidRPr="00514799" w:rsidRDefault="006B2D7A">
      <w:pPr>
        <w:rPr>
          <w:highlight w:val="yellow"/>
        </w:rPr>
      </w:pPr>
      <w:r w:rsidRPr="00514799">
        <w:rPr>
          <w:highlight w:val="yellow"/>
        </w:rPr>
        <w:br w:type="page"/>
      </w: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459"/>
      </w:tblGrid>
      <w:tr w:rsidR="0053157C" w:rsidRPr="001F2D58" w:rsidTr="0053157C">
        <w:trPr>
          <w:jc w:val="right"/>
        </w:trPr>
        <w:tc>
          <w:tcPr>
            <w:tcW w:w="4459" w:type="dxa"/>
          </w:tcPr>
          <w:p w:rsidR="0053157C" w:rsidRPr="001F2D58" w:rsidRDefault="006B2D7A" w:rsidP="0053157C">
            <w:pPr>
              <w:ind w:left="-147"/>
              <w:jc w:val="center"/>
            </w:pPr>
            <w:r w:rsidRPr="001F2D58">
              <w:br w:type="page"/>
            </w:r>
            <w:r w:rsidR="001729EA" w:rsidRPr="001F2D58">
              <w:t>П</w:t>
            </w:r>
            <w:r w:rsidR="0053157C" w:rsidRPr="001F2D58">
              <w:t xml:space="preserve">РИЛОЖЕНИЕ </w:t>
            </w:r>
            <w:r w:rsidR="009D092B" w:rsidRPr="001F2D58">
              <w:t>4</w:t>
            </w:r>
          </w:p>
          <w:p w:rsidR="0053157C" w:rsidRPr="001F2D58" w:rsidRDefault="0053157C" w:rsidP="0084013E">
            <w:pPr>
              <w:ind w:left="-150"/>
              <w:jc w:val="center"/>
            </w:pPr>
            <w:r w:rsidRPr="001F2D58">
              <w:t xml:space="preserve">к Закону Забайкальского края </w:t>
            </w:r>
          </w:p>
          <w:p w:rsidR="0053157C" w:rsidRPr="001F2D58" w:rsidRDefault="00233D58" w:rsidP="0084013E">
            <w:pPr>
              <w:ind w:left="-150"/>
              <w:jc w:val="center"/>
            </w:pPr>
            <w:r w:rsidRPr="001F2D58">
              <w:t>«</w:t>
            </w:r>
            <w:r w:rsidR="00F43AD6" w:rsidRPr="001F2D58">
              <w:t>О бюджете т</w:t>
            </w:r>
            <w:r w:rsidR="0053157C" w:rsidRPr="001F2D58">
              <w:t xml:space="preserve">ерриториального фонда </w:t>
            </w:r>
          </w:p>
          <w:p w:rsidR="0053157C" w:rsidRPr="001F2D58" w:rsidRDefault="0053157C" w:rsidP="0084013E">
            <w:pPr>
              <w:ind w:left="-150"/>
              <w:jc w:val="center"/>
            </w:pPr>
            <w:r w:rsidRPr="001F2D58">
              <w:t xml:space="preserve">обязательного медицинского страхования </w:t>
            </w:r>
          </w:p>
          <w:p w:rsidR="0053157C" w:rsidRPr="001F2D58" w:rsidRDefault="0053157C" w:rsidP="0084013E">
            <w:pPr>
              <w:ind w:left="-150"/>
              <w:jc w:val="center"/>
            </w:pPr>
            <w:r w:rsidRPr="001F2D58">
              <w:t>Забайкальского края на 20</w:t>
            </w:r>
            <w:r w:rsidR="001F2D58" w:rsidRPr="001F2D58">
              <w:t>25</w:t>
            </w:r>
            <w:r w:rsidRPr="001F2D58">
              <w:t xml:space="preserve"> год </w:t>
            </w:r>
          </w:p>
          <w:p w:rsidR="0053157C" w:rsidRPr="001F2D58" w:rsidRDefault="0053157C" w:rsidP="00F80076">
            <w:pPr>
              <w:ind w:left="-150"/>
              <w:jc w:val="center"/>
              <w:rPr>
                <w:sz w:val="28"/>
                <w:szCs w:val="28"/>
              </w:rPr>
            </w:pPr>
            <w:r w:rsidRPr="001F2D58">
              <w:t>и плановый период 20</w:t>
            </w:r>
            <w:r w:rsidR="001F2D58" w:rsidRPr="001F2D58">
              <w:t>26</w:t>
            </w:r>
            <w:r w:rsidRPr="001F2D58">
              <w:t xml:space="preserve"> и 20</w:t>
            </w:r>
            <w:r w:rsidR="00C5119B" w:rsidRPr="001F2D58">
              <w:t>2</w:t>
            </w:r>
            <w:r w:rsidR="001F2D58" w:rsidRPr="001F2D58">
              <w:t>7</w:t>
            </w:r>
            <w:r w:rsidRPr="001F2D58">
              <w:t xml:space="preserve"> годов</w:t>
            </w:r>
            <w:r w:rsidR="00233D58" w:rsidRPr="001F2D58">
              <w:t>»</w:t>
            </w:r>
          </w:p>
        </w:tc>
      </w:tr>
    </w:tbl>
    <w:p w:rsidR="0084013E" w:rsidRPr="001F2D58" w:rsidRDefault="0084013E" w:rsidP="00F67352">
      <w:pPr>
        <w:tabs>
          <w:tab w:val="left" w:pos="5103"/>
        </w:tabs>
        <w:spacing w:before="480" w:after="120"/>
        <w:jc w:val="center"/>
        <w:rPr>
          <w:b/>
          <w:sz w:val="28"/>
          <w:szCs w:val="28"/>
        </w:rPr>
      </w:pPr>
      <w:r w:rsidRPr="001F2D58">
        <w:rPr>
          <w:b/>
          <w:sz w:val="28"/>
          <w:szCs w:val="28"/>
        </w:rPr>
        <w:t xml:space="preserve">Распределение бюджетных </w:t>
      </w:r>
      <w:proofErr w:type="gramStart"/>
      <w:r w:rsidRPr="001F2D58">
        <w:rPr>
          <w:b/>
          <w:sz w:val="28"/>
          <w:szCs w:val="28"/>
        </w:rPr>
        <w:t xml:space="preserve">ассигнований бюджета </w:t>
      </w:r>
      <w:r w:rsidR="0000641C" w:rsidRPr="001F2D58">
        <w:rPr>
          <w:b/>
          <w:sz w:val="28"/>
          <w:szCs w:val="28"/>
        </w:rPr>
        <w:t>территориального фонда обязательного медицинского страхования Забайкальского края</w:t>
      </w:r>
      <w:proofErr w:type="gramEnd"/>
      <w:r w:rsidR="0000641C" w:rsidRPr="001F2D58">
        <w:rPr>
          <w:b/>
          <w:sz w:val="28"/>
          <w:szCs w:val="28"/>
        </w:rPr>
        <w:t xml:space="preserve"> </w:t>
      </w:r>
      <w:r w:rsidRPr="001F2D58">
        <w:rPr>
          <w:b/>
          <w:sz w:val="28"/>
          <w:szCs w:val="28"/>
        </w:rPr>
        <w:t>по разделам, подразделам, целевым статьям и видам расходов классификации расх</w:t>
      </w:r>
      <w:r w:rsidRPr="001F2D58">
        <w:rPr>
          <w:b/>
          <w:sz w:val="28"/>
          <w:szCs w:val="28"/>
        </w:rPr>
        <w:t>о</w:t>
      </w:r>
      <w:r w:rsidRPr="001F2D58">
        <w:rPr>
          <w:b/>
          <w:sz w:val="28"/>
          <w:szCs w:val="28"/>
        </w:rPr>
        <w:t xml:space="preserve">дов бюджетов </w:t>
      </w:r>
      <w:r w:rsidR="00B10B3E" w:rsidRPr="001F2D58">
        <w:rPr>
          <w:b/>
          <w:sz w:val="28"/>
          <w:szCs w:val="28"/>
        </w:rPr>
        <w:t xml:space="preserve">Российской Федерации </w:t>
      </w:r>
      <w:r w:rsidRPr="001F2D58">
        <w:rPr>
          <w:b/>
          <w:sz w:val="28"/>
          <w:szCs w:val="28"/>
        </w:rPr>
        <w:t>на плановый период 20</w:t>
      </w:r>
      <w:r w:rsidR="001F2D58" w:rsidRPr="001F2D58">
        <w:rPr>
          <w:b/>
          <w:sz w:val="28"/>
          <w:szCs w:val="28"/>
        </w:rPr>
        <w:t>26</w:t>
      </w:r>
      <w:r w:rsidRPr="001F2D58">
        <w:rPr>
          <w:b/>
          <w:sz w:val="28"/>
          <w:szCs w:val="28"/>
        </w:rPr>
        <w:t xml:space="preserve"> и 20</w:t>
      </w:r>
      <w:r w:rsidR="00C5119B" w:rsidRPr="001F2D58">
        <w:rPr>
          <w:b/>
          <w:sz w:val="28"/>
          <w:szCs w:val="28"/>
        </w:rPr>
        <w:t>2</w:t>
      </w:r>
      <w:r w:rsidR="001F2D58" w:rsidRPr="001F2D58">
        <w:rPr>
          <w:b/>
          <w:sz w:val="28"/>
          <w:szCs w:val="28"/>
        </w:rPr>
        <w:t>7</w:t>
      </w:r>
      <w:r w:rsidRPr="001F2D58">
        <w:rPr>
          <w:b/>
          <w:sz w:val="28"/>
          <w:szCs w:val="28"/>
        </w:rPr>
        <w:t xml:space="preserve"> годов</w:t>
      </w: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540"/>
        <w:gridCol w:w="1620"/>
        <w:gridCol w:w="581"/>
        <w:gridCol w:w="1559"/>
        <w:gridCol w:w="1559"/>
      </w:tblGrid>
      <w:tr w:rsidR="00334D97" w:rsidRPr="001F2D58" w:rsidTr="0010030C">
        <w:tc>
          <w:tcPr>
            <w:tcW w:w="3420" w:type="dxa"/>
            <w:vMerge w:val="restart"/>
            <w:vAlign w:val="center"/>
          </w:tcPr>
          <w:p w:rsidR="0084013E" w:rsidRPr="001F2D58" w:rsidRDefault="0053157C" w:rsidP="0053157C">
            <w:pPr>
              <w:spacing w:before="60" w:after="60"/>
              <w:jc w:val="center"/>
            </w:pPr>
            <w:r w:rsidRPr="001F2D58">
              <w:t>Наименование</w:t>
            </w:r>
          </w:p>
        </w:tc>
        <w:tc>
          <w:tcPr>
            <w:tcW w:w="540" w:type="dxa"/>
            <w:vMerge w:val="restart"/>
            <w:vAlign w:val="center"/>
          </w:tcPr>
          <w:p w:rsidR="0084013E" w:rsidRPr="001F2D58" w:rsidRDefault="0084013E" w:rsidP="0053157C">
            <w:pPr>
              <w:spacing w:before="60" w:after="60"/>
              <w:jc w:val="center"/>
            </w:pPr>
            <w:proofErr w:type="spellStart"/>
            <w:r w:rsidRPr="001F2D58">
              <w:t>Рз</w:t>
            </w:r>
            <w:proofErr w:type="spellEnd"/>
          </w:p>
        </w:tc>
        <w:tc>
          <w:tcPr>
            <w:tcW w:w="540" w:type="dxa"/>
            <w:vMerge w:val="restart"/>
            <w:vAlign w:val="center"/>
          </w:tcPr>
          <w:p w:rsidR="0084013E" w:rsidRPr="001F2D58" w:rsidRDefault="0084013E" w:rsidP="0053157C">
            <w:pPr>
              <w:spacing w:before="60" w:after="60"/>
              <w:jc w:val="center"/>
            </w:pPr>
            <w:proofErr w:type="gramStart"/>
            <w:r w:rsidRPr="001F2D58">
              <w:t>ПР</w:t>
            </w:r>
            <w:proofErr w:type="gramEnd"/>
          </w:p>
        </w:tc>
        <w:tc>
          <w:tcPr>
            <w:tcW w:w="1620" w:type="dxa"/>
            <w:vMerge w:val="restart"/>
            <w:vAlign w:val="center"/>
          </w:tcPr>
          <w:p w:rsidR="0084013E" w:rsidRPr="001F2D58" w:rsidRDefault="0084013E" w:rsidP="0053157C">
            <w:pPr>
              <w:spacing w:before="60" w:after="60"/>
              <w:jc w:val="center"/>
            </w:pPr>
            <w:r w:rsidRPr="001F2D58">
              <w:t>ЦСР</w:t>
            </w:r>
          </w:p>
        </w:tc>
        <w:tc>
          <w:tcPr>
            <w:tcW w:w="581" w:type="dxa"/>
            <w:vMerge w:val="restart"/>
            <w:vAlign w:val="center"/>
          </w:tcPr>
          <w:p w:rsidR="0084013E" w:rsidRPr="001F2D58" w:rsidRDefault="0084013E" w:rsidP="0053157C">
            <w:pPr>
              <w:spacing w:before="60" w:after="60"/>
              <w:jc w:val="center"/>
            </w:pPr>
            <w:r w:rsidRPr="001F2D58">
              <w:t>ВР</w:t>
            </w:r>
          </w:p>
        </w:tc>
        <w:tc>
          <w:tcPr>
            <w:tcW w:w="3118" w:type="dxa"/>
            <w:gridSpan w:val="2"/>
          </w:tcPr>
          <w:p w:rsidR="0084013E" w:rsidRPr="001F2D58" w:rsidRDefault="0010030C" w:rsidP="0053157C">
            <w:pPr>
              <w:spacing w:before="60" w:after="60"/>
              <w:jc w:val="center"/>
            </w:pPr>
            <w:r w:rsidRPr="001F2D58">
              <w:t>Сумма (тыс. рублей)</w:t>
            </w:r>
          </w:p>
        </w:tc>
      </w:tr>
      <w:tr w:rsidR="00334D97" w:rsidRPr="001F2D58" w:rsidTr="0010030C">
        <w:tc>
          <w:tcPr>
            <w:tcW w:w="3420" w:type="dxa"/>
            <w:vMerge/>
          </w:tcPr>
          <w:p w:rsidR="0084013E" w:rsidRPr="001F2D58" w:rsidRDefault="0084013E" w:rsidP="0053157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40" w:type="dxa"/>
            <w:vMerge/>
          </w:tcPr>
          <w:p w:rsidR="0084013E" w:rsidRPr="001F2D58" w:rsidRDefault="0084013E" w:rsidP="0053157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40" w:type="dxa"/>
            <w:vMerge/>
          </w:tcPr>
          <w:p w:rsidR="0084013E" w:rsidRPr="001F2D58" w:rsidRDefault="0084013E" w:rsidP="0053157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620" w:type="dxa"/>
            <w:vMerge/>
          </w:tcPr>
          <w:p w:rsidR="0084013E" w:rsidRPr="001F2D58" w:rsidRDefault="0084013E" w:rsidP="0053157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581" w:type="dxa"/>
            <w:vMerge/>
          </w:tcPr>
          <w:p w:rsidR="0084013E" w:rsidRPr="001F2D58" w:rsidRDefault="0084013E" w:rsidP="0053157C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4013E" w:rsidRPr="001F2D58" w:rsidRDefault="0084013E" w:rsidP="006B60DA">
            <w:pPr>
              <w:spacing w:before="60" w:after="60"/>
              <w:jc w:val="center"/>
            </w:pPr>
            <w:r w:rsidRPr="001F2D58">
              <w:t>20</w:t>
            </w:r>
            <w:r w:rsidR="00617A1A" w:rsidRPr="001F2D58">
              <w:rPr>
                <w:lang w:val="en-US"/>
              </w:rPr>
              <w:t>2</w:t>
            </w:r>
            <w:r w:rsidR="001F2D58" w:rsidRPr="001F2D58">
              <w:rPr>
                <w:lang w:val="en-US"/>
              </w:rPr>
              <w:t>6</w:t>
            </w:r>
            <w:r w:rsidRPr="001F2D58">
              <w:t xml:space="preserve"> год</w:t>
            </w:r>
          </w:p>
        </w:tc>
        <w:tc>
          <w:tcPr>
            <w:tcW w:w="1559" w:type="dxa"/>
          </w:tcPr>
          <w:p w:rsidR="0084013E" w:rsidRPr="001F2D58" w:rsidRDefault="0084013E" w:rsidP="006B60DA">
            <w:pPr>
              <w:spacing w:before="60" w:after="60"/>
              <w:jc w:val="center"/>
            </w:pPr>
            <w:r w:rsidRPr="001F2D58">
              <w:t>20</w:t>
            </w:r>
            <w:r w:rsidR="00C5119B" w:rsidRPr="001F2D58">
              <w:t>2</w:t>
            </w:r>
            <w:r w:rsidR="001F2D58" w:rsidRPr="001F2D58">
              <w:rPr>
                <w:lang w:val="en-US"/>
              </w:rPr>
              <w:t>7</w:t>
            </w:r>
            <w:r w:rsidRPr="001F2D58">
              <w:t xml:space="preserve"> год</w:t>
            </w:r>
          </w:p>
        </w:tc>
      </w:tr>
    </w:tbl>
    <w:p w:rsidR="0053157C" w:rsidRPr="001F2D58" w:rsidRDefault="0053157C">
      <w:pPr>
        <w:rPr>
          <w:sz w:val="2"/>
          <w:szCs w:val="2"/>
        </w:rPr>
      </w:pPr>
    </w:p>
    <w:tbl>
      <w:tblPr>
        <w:tblW w:w="981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20"/>
        <w:gridCol w:w="540"/>
        <w:gridCol w:w="540"/>
        <w:gridCol w:w="1620"/>
        <w:gridCol w:w="581"/>
        <w:gridCol w:w="1559"/>
        <w:gridCol w:w="1559"/>
      </w:tblGrid>
      <w:tr w:rsidR="00334D97" w:rsidRPr="001F2D58" w:rsidTr="0010030C">
        <w:trPr>
          <w:tblHeader/>
        </w:trPr>
        <w:tc>
          <w:tcPr>
            <w:tcW w:w="3420" w:type="dxa"/>
          </w:tcPr>
          <w:p w:rsidR="0084013E" w:rsidRPr="001F2D58" w:rsidRDefault="0084013E" w:rsidP="0084013E">
            <w:pPr>
              <w:jc w:val="center"/>
            </w:pPr>
            <w:r w:rsidRPr="001F2D58">
              <w:t>1</w:t>
            </w:r>
          </w:p>
        </w:tc>
        <w:tc>
          <w:tcPr>
            <w:tcW w:w="540" w:type="dxa"/>
            <w:vAlign w:val="bottom"/>
          </w:tcPr>
          <w:p w:rsidR="0084013E" w:rsidRPr="001F2D58" w:rsidRDefault="0084013E" w:rsidP="0084013E">
            <w:pPr>
              <w:jc w:val="center"/>
            </w:pPr>
            <w:r w:rsidRPr="001F2D58">
              <w:t>2</w:t>
            </w:r>
          </w:p>
        </w:tc>
        <w:tc>
          <w:tcPr>
            <w:tcW w:w="540" w:type="dxa"/>
            <w:vAlign w:val="bottom"/>
          </w:tcPr>
          <w:p w:rsidR="0084013E" w:rsidRPr="001F2D58" w:rsidRDefault="0084013E" w:rsidP="0084013E">
            <w:pPr>
              <w:jc w:val="center"/>
            </w:pPr>
            <w:r w:rsidRPr="001F2D58">
              <w:t>3</w:t>
            </w:r>
          </w:p>
        </w:tc>
        <w:tc>
          <w:tcPr>
            <w:tcW w:w="1620" w:type="dxa"/>
            <w:vAlign w:val="bottom"/>
          </w:tcPr>
          <w:p w:rsidR="0084013E" w:rsidRPr="001F2D58" w:rsidRDefault="0084013E" w:rsidP="0084013E">
            <w:pPr>
              <w:jc w:val="center"/>
            </w:pPr>
            <w:r w:rsidRPr="001F2D58">
              <w:t>4</w:t>
            </w:r>
          </w:p>
        </w:tc>
        <w:tc>
          <w:tcPr>
            <w:tcW w:w="581" w:type="dxa"/>
            <w:vAlign w:val="bottom"/>
          </w:tcPr>
          <w:p w:rsidR="0084013E" w:rsidRPr="001F2D58" w:rsidRDefault="0084013E" w:rsidP="0084013E">
            <w:pPr>
              <w:jc w:val="center"/>
            </w:pPr>
            <w:r w:rsidRPr="001F2D58">
              <w:t>5</w:t>
            </w:r>
          </w:p>
        </w:tc>
        <w:tc>
          <w:tcPr>
            <w:tcW w:w="1559" w:type="dxa"/>
            <w:vAlign w:val="bottom"/>
          </w:tcPr>
          <w:p w:rsidR="0084013E" w:rsidRPr="001F2D58" w:rsidRDefault="0053157C" w:rsidP="0084013E">
            <w:pPr>
              <w:jc w:val="center"/>
            </w:pPr>
            <w:r w:rsidRPr="001F2D58">
              <w:t>6</w:t>
            </w:r>
          </w:p>
        </w:tc>
        <w:tc>
          <w:tcPr>
            <w:tcW w:w="1559" w:type="dxa"/>
            <w:vAlign w:val="bottom"/>
          </w:tcPr>
          <w:p w:rsidR="0084013E" w:rsidRPr="001F2D58" w:rsidRDefault="0053157C" w:rsidP="0084013E">
            <w:pPr>
              <w:jc w:val="center"/>
            </w:pPr>
            <w:r w:rsidRPr="001F2D58">
              <w:t>7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84013E">
            <w:pPr>
              <w:jc w:val="both"/>
              <w:rPr>
                <w:b/>
                <w:spacing w:val="-10"/>
              </w:rPr>
            </w:pPr>
            <w:r w:rsidRPr="00E6001C">
              <w:rPr>
                <w:b/>
                <w:spacing w:val="-10"/>
              </w:rPr>
              <w:t>Общегосударственные вопр</w:t>
            </w:r>
            <w:r w:rsidRPr="00E6001C">
              <w:rPr>
                <w:b/>
                <w:spacing w:val="-10"/>
              </w:rPr>
              <w:t>о</w:t>
            </w:r>
            <w:r w:rsidRPr="00E6001C">
              <w:rPr>
                <w:b/>
                <w:spacing w:val="-10"/>
              </w:rPr>
              <w:t>сы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  <w:r w:rsidRPr="00E6001C">
              <w:rPr>
                <w:b/>
              </w:rPr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  <w:r w:rsidRPr="00E6001C">
              <w:rPr>
                <w:b/>
              </w:rPr>
              <w:t>00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b/>
                <w:spacing w:val="-10"/>
                <w:highlight w:val="yellow"/>
              </w:rPr>
            </w:pPr>
            <w:r w:rsidRPr="00E6001C">
              <w:rPr>
                <w:b/>
                <w:spacing w:val="-10"/>
              </w:rPr>
              <w:t>177 813,6</w:t>
            </w: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b/>
                <w:spacing w:val="-10"/>
                <w:highlight w:val="yellow"/>
              </w:rPr>
            </w:pPr>
            <w:r w:rsidRPr="00E6001C">
              <w:rPr>
                <w:b/>
                <w:spacing w:val="-10"/>
              </w:rPr>
              <w:t>177 813,6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84013E">
            <w:pPr>
              <w:jc w:val="both"/>
              <w:rPr>
                <w:b/>
              </w:rPr>
            </w:pPr>
            <w:r w:rsidRPr="00E6001C">
              <w:rPr>
                <w:b/>
                <w:spacing w:val="-2"/>
              </w:rPr>
              <w:t>Другие общегосударстве</w:t>
            </w:r>
            <w:r w:rsidRPr="00E6001C">
              <w:rPr>
                <w:b/>
                <w:spacing w:val="-2"/>
              </w:rPr>
              <w:t>н</w:t>
            </w:r>
            <w:r w:rsidRPr="00E6001C">
              <w:rPr>
                <w:b/>
                <w:spacing w:val="-2"/>
              </w:rPr>
              <w:t>ные</w:t>
            </w:r>
            <w:r w:rsidRPr="00E6001C">
              <w:rPr>
                <w:b/>
              </w:rPr>
              <w:t xml:space="preserve"> вопросы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  <w:r w:rsidRPr="00E6001C">
              <w:rPr>
                <w:b/>
              </w:rPr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  <w:r w:rsidRPr="00E6001C">
              <w:rPr>
                <w:b/>
              </w:rPr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b/>
                <w:spacing w:val="-10"/>
                <w:highlight w:val="yellow"/>
              </w:rPr>
            </w:pPr>
            <w:r w:rsidRPr="00E6001C">
              <w:rPr>
                <w:b/>
                <w:spacing w:val="-10"/>
              </w:rPr>
              <w:t>177 813,6</w:t>
            </w: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b/>
                <w:spacing w:val="-10"/>
                <w:highlight w:val="yellow"/>
              </w:rPr>
            </w:pPr>
            <w:r w:rsidRPr="00E6001C">
              <w:rPr>
                <w:b/>
                <w:spacing w:val="-10"/>
              </w:rPr>
              <w:t>177 813,6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t xml:space="preserve">Непрограммные направления </w:t>
            </w:r>
            <w:proofErr w:type="gramStart"/>
            <w:r w:rsidRPr="00E6001C">
              <w:t>деятельности органа управления те</w:t>
            </w:r>
            <w:r w:rsidRPr="00E6001C">
              <w:t>р</w:t>
            </w:r>
            <w:r w:rsidRPr="00E6001C">
              <w:t>риториального фонда обязательного медицинского страхов</w:t>
            </w:r>
            <w:r w:rsidRPr="00E6001C">
              <w:t>а</w:t>
            </w:r>
            <w:r w:rsidRPr="00E6001C">
              <w:t>ния</w:t>
            </w:r>
            <w:proofErr w:type="gramEnd"/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pPr>
              <w:rPr>
                <w:b/>
              </w:rPr>
            </w:pPr>
            <w:r w:rsidRPr="00E6001C">
              <w:t>87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spacing w:val="-10"/>
                <w:highlight w:val="yellow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spacing w:val="-10"/>
                <w:highlight w:val="yellow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t>Выполнение функций аппар</w:t>
            </w:r>
            <w:r w:rsidRPr="00E6001C">
              <w:t>а</w:t>
            </w:r>
            <w:r w:rsidRPr="00E6001C">
              <w:t>том территориального фонда обязательного медицинского страхов</w:t>
            </w:r>
            <w:r w:rsidRPr="00E6001C">
              <w:t>а</w:t>
            </w:r>
            <w:r w:rsidRPr="00E6001C">
              <w:t>ния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r w:rsidRPr="00E6001C">
              <w:t>87 100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spacing w:val="-10"/>
                <w:highlight w:val="yellow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spacing w:val="-10"/>
                <w:highlight w:val="yellow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t>Финансовое обеспечение организации обязательного м</w:t>
            </w:r>
            <w:r w:rsidRPr="00E6001C">
              <w:t>е</w:t>
            </w:r>
            <w:r w:rsidRPr="00E6001C">
              <w:t>дицинского страхования на территориях субъектов Российской Фед</w:t>
            </w:r>
            <w:r w:rsidRPr="00E6001C">
              <w:t>е</w:t>
            </w:r>
            <w:r w:rsidRPr="00E6001C">
              <w:t>рации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r w:rsidRPr="00E6001C">
              <w:t>87 100 50930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spacing w:val="-10"/>
                <w:highlight w:val="yellow"/>
                <w:lang w:val="en-US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  <w:tc>
          <w:tcPr>
            <w:tcW w:w="1559" w:type="dxa"/>
            <w:vAlign w:val="bottom"/>
          </w:tcPr>
          <w:p w:rsidR="000B191D" w:rsidRPr="00514799" w:rsidRDefault="00E6001C" w:rsidP="005434B6">
            <w:pPr>
              <w:jc w:val="center"/>
              <w:rPr>
                <w:spacing w:val="-10"/>
                <w:highlight w:val="yellow"/>
                <w:lang w:val="en-US"/>
              </w:rPr>
            </w:pPr>
            <w:r w:rsidRPr="000A374B">
              <w:rPr>
                <w:spacing w:val="-10"/>
                <w:lang w:val="en-US"/>
              </w:rPr>
              <w:t>177 813,6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t>Расходы на выплаты персон</w:t>
            </w:r>
            <w:r w:rsidRPr="00E6001C">
              <w:t>а</w:t>
            </w:r>
            <w:r w:rsidRPr="00E6001C">
              <w:t>лу в целях обеспечения в</w:t>
            </w:r>
            <w:r w:rsidRPr="00E6001C">
              <w:t>ы</w:t>
            </w:r>
            <w:r w:rsidRPr="00E6001C">
              <w:t>полнения функций государс</w:t>
            </w:r>
            <w:r w:rsidRPr="00E6001C">
              <w:t>т</w:t>
            </w:r>
            <w:r w:rsidRPr="00E6001C">
              <w:t>венными (мун</w:t>
            </w:r>
            <w:r w:rsidRPr="00E6001C">
              <w:t>и</w:t>
            </w:r>
            <w:r w:rsidRPr="00E6001C">
              <w:t>ципальными) органами, казенными учре</w:t>
            </w:r>
            <w:r w:rsidRPr="00E6001C">
              <w:t>ж</w:t>
            </w:r>
            <w:r w:rsidRPr="00E6001C">
              <w:t>дениями, органами управл</w:t>
            </w:r>
            <w:r w:rsidRPr="00E6001C">
              <w:t>е</w:t>
            </w:r>
            <w:r w:rsidRPr="00E6001C">
              <w:t xml:space="preserve">ния </w:t>
            </w:r>
            <w:r w:rsidRPr="00E6001C">
              <w:rPr>
                <w:spacing w:val="-2"/>
              </w:rPr>
              <w:t>государственными внебюджет</w:t>
            </w:r>
            <w:r w:rsidRPr="00E6001C">
              <w:t>ными фо</w:t>
            </w:r>
            <w:r w:rsidRPr="00E6001C">
              <w:t>н</w:t>
            </w:r>
            <w:r w:rsidRPr="00E6001C">
              <w:t>дами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r w:rsidRPr="00E6001C">
              <w:t>87 100 50930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100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</w:rPr>
            </w:pPr>
            <w:r>
              <w:rPr>
                <w:spacing w:val="-10"/>
              </w:rPr>
              <w:t>114 739,0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</w:rPr>
            </w:pPr>
            <w:r>
              <w:rPr>
                <w:spacing w:val="-10"/>
              </w:rPr>
              <w:t>114 739,0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t>Расходы на выплаты персон</w:t>
            </w:r>
            <w:r w:rsidRPr="00E6001C">
              <w:t>а</w:t>
            </w:r>
            <w:r w:rsidRPr="00E6001C">
              <w:t>лу государственных внебю</w:t>
            </w:r>
            <w:r w:rsidRPr="00E6001C">
              <w:t>д</w:t>
            </w:r>
            <w:r w:rsidRPr="00E6001C">
              <w:t>жетных фондов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pPr>
              <w:rPr>
                <w:lang w:val="en-US"/>
              </w:rPr>
            </w:pPr>
            <w:r w:rsidRPr="00E6001C">
              <w:t xml:space="preserve">87 100 </w:t>
            </w:r>
            <w:r w:rsidRPr="00E6001C">
              <w:rPr>
                <w:lang w:val="en-US"/>
              </w:rPr>
              <w:t>50930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140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</w:rPr>
            </w:pPr>
            <w:r>
              <w:rPr>
                <w:spacing w:val="-10"/>
              </w:rPr>
              <w:t>114 739,0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</w:rPr>
            </w:pPr>
            <w:r>
              <w:rPr>
                <w:spacing w:val="-10"/>
              </w:rPr>
              <w:t>114 739,0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t>Закупка товаров, работ и услуг для</w:t>
            </w:r>
            <w:r w:rsidR="00F55743">
              <w:t xml:space="preserve"> обеспечения</w:t>
            </w:r>
            <w:r w:rsidRPr="00E6001C">
              <w:t xml:space="preserve"> государственных </w:t>
            </w:r>
            <w:r w:rsidRPr="00E6001C">
              <w:lastRenderedPageBreak/>
              <w:t>(мун</w:t>
            </w:r>
            <w:r w:rsidRPr="00E6001C">
              <w:t>и</w:t>
            </w:r>
            <w:r w:rsidRPr="00E6001C">
              <w:t>ципальных) нужд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lastRenderedPageBreak/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>
            <w:r w:rsidRPr="00E6001C">
              <w:t>87 100 50930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200</w:t>
            </w:r>
          </w:p>
        </w:tc>
        <w:tc>
          <w:tcPr>
            <w:tcW w:w="1559" w:type="dxa"/>
            <w:vAlign w:val="bottom"/>
          </w:tcPr>
          <w:p w:rsidR="000B191D" w:rsidRPr="00E6001C" w:rsidRDefault="00FF5DB1" w:rsidP="005434B6">
            <w:pPr>
              <w:jc w:val="center"/>
              <w:rPr>
                <w:spacing w:val="-10"/>
              </w:rPr>
            </w:pPr>
            <w:r>
              <w:rPr>
                <w:spacing w:val="-10"/>
              </w:rPr>
              <w:t>62 917,8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</w:rPr>
            </w:pPr>
            <w:r>
              <w:rPr>
                <w:spacing w:val="-10"/>
              </w:rPr>
              <w:t>62 917,8</w:t>
            </w:r>
          </w:p>
        </w:tc>
      </w:tr>
      <w:tr w:rsidR="000B191D" w:rsidRPr="00514799" w:rsidTr="0010030C">
        <w:tc>
          <w:tcPr>
            <w:tcW w:w="3420" w:type="dxa"/>
          </w:tcPr>
          <w:p w:rsidR="000B191D" w:rsidRPr="00E6001C" w:rsidRDefault="000B191D" w:rsidP="00F67352">
            <w:pPr>
              <w:jc w:val="both"/>
            </w:pPr>
            <w:r w:rsidRPr="00E6001C">
              <w:lastRenderedPageBreak/>
              <w:t>Иные закупки товаров, работ и услуг для обеспечения гос</w:t>
            </w:r>
            <w:r w:rsidRPr="00E6001C">
              <w:t>у</w:t>
            </w:r>
            <w:r w:rsidRPr="00E6001C">
              <w:t>дарственных (муниципальных) нужд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</w:p>
          <w:p w:rsidR="000B191D" w:rsidRPr="00E6001C" w:rsidRDefault="000B191D" w:rsidP="0084013E">
            <w:pPr>
              <w:jc w:val="center"/>
            </w:pPr>
          </w:p>
          <w:p w:rsidR="000B191D" w:rsidRPr="00E6001C" w:rsidRDefault="000B191D" w:rsidP="0084013E">
            <w:pPr>
              <w:jc w:val="center"/>
            </w:pPr>
          </w:p>
          <w:p w:rsidR="000B191D" w:rsidRPr="00E6001C" w:rsidRDefault="000B191D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0B191D" w:rsidRPr="00E6001C" w:rsidRDefault="000B191D" w:rsidP="0084013E">
            <w:pPr>
              <w:jc w:val="center"/>
            </w:pPr>
          </w:p>
          <w:p w:rsidR="000B191D" w:rsidRPr="00E6001C" w:rsidRDefault="000B191D" w:rsidP="0084013E">
            <w:pPr>
              <w:jc w:val="center"/>
            </w:pPr>
          </w:p>
          <w:p w:rsidR="000B191D" w:rsidRPr="00E6001C" w:rsidRDefault="000B191D" w:rsidP="0084013E">
            <w:pPr>
              <w:jc w:val="center"/>
            </w:pPr>
          </w:p>
          <w:p w:rsidR="000B191D" w:rsidRPr="00E6001C" w:rsidRDefault="000B191D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0B191D" w:rsidRPr="00E6001C" w:rsidRDefault="000B191D" w:rsidP="0084013E"/>
          <w:p w:rsidR="000B191D" w:rsidRPr="00E6001C" w:rsidRDefault="000B191D" w:rsidP="0084013E"/>
          <w:p w:rsidR="000B191D" w:rsidRPr="00E6001C" w:rsidRDefault="000B191D" w:rsidP="0084013E"/>
          <w:p w:rsidR="000B191D" w:rsidRPr="00E6001C" w:rsidRDefault="000B191D" w:rsidP="0084013E">
            <w:r w:rsidRPr="00E6001C">
              <w:t>87 10050930</w:t>
            </w:r>
          </w:p>
        </w:tc>
        <w:tc>
          <w:tcPr>
            <w:tcW w:w="581" w:type="dxa"/>
            <w:vAlign w:val="bottom"/>
          </w:tcPr>
          <w:p w:rsidR="000B191D" w:rsidRPr="00E6001C" w:rsidRDefault="000B191D" w:rsidP="0084013E">
            <w:pPr>
              <w:jc w:val="center"/>
            </w:pPr>
            <w:r w:rsidRPr="00E6001C">
              <w:t>240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  <w:lang w:val="en-US"/>
              </w:rPr>
            </w:pPr>
            <w:r>
              <w:rPr>
                <w:spacing w:val="-10"/>
              </w:rPr>
              <w:t>62 917,8</w:t>
            </w:r>
          </w:p>
        </w:tc>
        <w:tc>
          <w:tcPr>
            <w:tcW w:w="1559" w:type="dxa"/>
            <w:vAlign w:val="bottom"/>
          </w:tcPr>
          <w:p w:rsidR="000B191D" w:rsidRPr="00514799" w:rsidRDefault="00FF5DB1" w:rsidP="005434B6">
            <w:pPr>
              <w:jc w:val="center"/>
              <w:rPr>
                <w:spacing w:val="-10"/>
                <w:highlight w:val="yellow"/>
                <w:lang w:val="en-US"/>
              </w:rPr>
            </w:pPr>
            <w:r>
              <w:rPr>
                <w:spacing w:val="-10"/>
              </w:rPr>
              <w:t>62 917,8</w:t>
            </w:r>
          </w:p>
        </w:tc>
      </w:tr>
      <w:tr w:rsidR="00AD0869" w:rsidRPr="00514799" w:rsidTr="0010030C">
        <w:tc>
          <w:tcPr>
            <w:tcW w:w="3420" w:type="dxa"/>
          </w:tcPr>
          <w:p w:rsidR="00AD0869" w:rsidRPr="00E6001C" w:rsidRDefault="00AD0869" w:rsidP="00F67352">
            <w:pPr>
              <w:jc w:val="both"/>
              <w:rPr>
                <w:spacing w:val="-4"/>
              </w:rPr>
            </w:pPr>
            <w:r w:rsidRPr="00E6001C">
              <w:rPr>
                <w:spacing w:val="-4"/>
              </w:rPr>
              <w:t>Иные бюджетные ассигнов</w:t>
            </w:r>
            <w:r w:rsidRPr="00E6001C">
              <w:rPr>
                <w:spacing w:val="-4"/>
              </w:rPr>
              <w:t>а</w:t>
            </w:r>
            <w:r w:rsidRPr="00E6001C">
              <w:rPr>
                <w:spacing w:val="-4"/>
              </w:rPr>
              <w:t>ния</w:t>
            </w:r>
          </w:p>
        </w:tc>
        <w:tc>
          <w:tcPr>
            <w:tcW w:w="540" w:type="dxa"/>
            <w:vAlign w:val="bottom"/>
          </w:tcPr>
          <w:p w:rsidR="00AD0869" w:rsidRPr="00E6001C" w:rsidRDefault="00AD0869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AD0869" w:rsidRPr="00E6001C" w:rsidRDefault="00AD0869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AD0869" w:rsidRPr="00E6001C" w:rsidRDefault="00AD0869" w:rsidP="0084013E">
            <w:r w:rsidRPr="00E6001C">
              <w:t>87 100 50930</w:t>
            </w:r>
          </w:p>
        </w:tc>
        <w:tc>
          <w:tcPr>
            <w:tcW w:w="581" w:type="dxa"/>
            <w:vAlign w:val="bottom"/>
          </w:tcPr>
          <w:p w:rsidR="00AD0869" w:rsidRPr="00E6001C" w:rsidRDefault="00AD0869" w:rsidP="0084013E">
            <w:pPr>
              <w:jc w:val="center"/>
            </w:pPr>
            <w:r w:rsidRPr="00E6001C">
              <w:t>800</w:t>
            </w:r>
          </w:p>
        </w:tc>
        <w:tc>
          <w:tcPr>
            <w:tcW w:w="1559" w:type="dxa"/>
            <w:vAlign w:val="bottom"/>
          </w:tcPr>
          <w:p w:rsidR="00AD0869" w:rsidRPr="00514799" w:rsidRDefault="00E6001C" w:rsidP="00B04C42">
            <w:pPr>
              <w:jc w:val="center"/>
              <w:rPr>
                <w:spacing w:val="-10"/>
                <w:highlight w:val="yellow"/>
              </w:rPr>
            </w:pPr>
            <w:r w:rsidRPr="000A374B">
              <w:rPr>
                <w:spacing w:val="-10"/>
                <w:lang w:val="en-US"/>
              </w:rPr>
              <w:t>156</w:t>
            </w:r>
            <w:r w:rsidRPr="000A374B">
              <w:rPr>
                <w:spacing w:val="-10"/>
              </w:rPr>
              <w:t>,8</w:t>
            </w:r>
          </w:p>
        </w:tc>
        <w:tc>
          <w:tcPr>
            <w:tcW w:w="1559" w:type="dxa"/>
            <w:vAlign w:val="bottom"/>
          </w:tcPr>
          <w:p w:rsidR="00AD0869" w:rsidRPr="00514799" w:rsidRDefault="00E6001C" w:rsidP="00B04C42">
            <w:pPr>
              <w:jc w:val="center"/>
              <w:rPr>
                <w:spacing w:val="-10"/>
                <w:highlight w:val="yellow"/>
              </w:rPr>
            </w:pPr>
            <w:r w:rsidRPr="000A374B">
              <w:rPr>
                <w:spacing w:val="-10"/>
                <w:lang w:val="en-US"/>
              </w:rPr>
              <w:t>156</w:t>
            </w:r>
            <w:r w:rsidRPr="000A374B">
              <w:rPr>
                <w:spacing w:val="-10"/>
              </w:rPr>
              <w:t>,8</w:t>
            </w:r>
          </w:p>
        </w:tc>
      </w:tr>
      <w:tr w:rsidR="00E6001C" w:rsidRPr="00514799" w:rsidTr="0010030C">
        <w:tc>
          <w:tcPr>
            <w:tcW w:w="3420" w:type="dxa"/>
          </w:tcPr>
          <w:p w:rsidR="00E6001C" w:rsidRPr="00E6001C" w:rsidRDefault="00E6001C" w:rsidP="00F67352">
            <w:pPr>
              <w:jc w:val="both"/>
              <w:rPr>
                <w:spacing w:val="-4"/>
              </w:rPr>
            </w:pPr>
            <w:r w:rsidRPr="00E6001C">
              <w:rPr>
                <w:spacing w:val="-4"/>
              </w:rPr>
              <w:t>Исполнение судебных актов</w:t>
            </w:r>
          </w:p>
        </w:tc>
        <w:tc>
          <w:tcPr>
            <w:tcW w:w="540" w:type="dxa"/>
            <w:vAlign w:val="bottom"/>
          </w:tcPr>
          <w:p w:rsidR="00E6001C" w:rsidRPr="00E6001C" w:rsidRDefault="00E6001C" w:rsidP="0057194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01</w:t>
            </w:r>
          </w:p>
        </w:tc>
        <w:tc>
          <w:tcPr>
            <w:tcW w:w="540" w:type="dxa"/>
            <w:vAlign w:val="bottom"/>
          </w:tcPr>
          <w:p w:rsidR="00E6001C" w:rsidRPr="00E6001C" w:rsidRDefault="00E6001C" w:rsidP="0057194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13</w:t>
            </w:r>
          </w:p>
        </w:tc>
        <w:tc>
          <w:tcPr>
            <w:tcW w:w="1620" w:type="dxa"/>
            <w:vAlign w:val="bottom"/>
          </w:tcPr>
          <w:p w:rsidR="00E6001C" w:rsidRPr="00E6001C" w:rsidRDefault="00E6001C" w:rsidP="00D77316">
            <w:r w:rsidRPr="00E6001C">
              <w:t>87 100 50930</w:t>
            </w:r>
          </w:p>
        </w:tc>
        <w:tc>
          <w:tcPr>
            <w:tcW w:w="581" w:type="dxa"/>
            <w:vAlign w:val="bottom"/>
          </w:tcPr>
          <w:p w:rsidR="00E6001C" w:rsidRPr="00E6001C" w:rsidRDefault="00E6001C" w:rsidP="0057194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830</w:t>
            </w:r>
          </w:p>
        </w:tc>
        <w:tc>
          <w:tcPr>
            <w:tcW w:w="1559" w:type="dxa"/>
            <w:vAlign w:val="bottom"/>
          </w:tcPr>
          <w:p w:rsidR="00E6001C" w:rsidRPr="00E6001C" w:rsidRDefault="00E6001C" w:rsidP="00EC676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49,8</w:t>
            </w:r>
          </w:p>
        </w:tc>
        <w:tc>
          <w:tcPr>
            <w:tcW w:w="1559" w:type="dxa"/>
            <w:vAlign w:val="bottom"/>
          </w:tcPr>
          <w:p w:rsidR="00E6001C" w:rsidRPr="00E6001C" w:rsidRDefault="00E6001C" w:rsidP="00EC676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49,8</w:t>
            </w:r>
          </w:p>
        </w:tc>
      </w:tr>
      <w:tr w:rsidR="00E6001C" w:rsidRPr="00514799" w:rsidTr="0010030C">
        <w:tc>
          <w:tcPr>
            <w:tcW w:w="3420" w:type="dxa"/>
          </w:tcPr>
          <w:p w:rsidR="00E6001C" w:rsidRPr="00E6001C" w:rsidRDefault="00E6001C" w:rsidP="00F67352">
            <w:pPr>
              <w:jc w:val="both"/>
              <w:rPr>
                <w:b/>
              </w:rPr>
            </w:pPr>
            <w:r w:rsidRPr="00E6001C">
              <w:t>Уплата налогов, сборов и иных пл</w:t>
            </w:r>
            <w:r w:rsidRPr="00E6001C">
              <w:t>а</w:t>
            </w:r>
            <w:r w:rsidRPr="00E6001C">
              <w:t>тежей</w:t>
            </w:r>
          </w:p>
        </w:tc>
        <w:tc>
          <w:tcPr>
            <w:tcW w:w="540" w:type="dxa"/>
            <w:vAlign w:val="bottom"/>
          </w:tcPr>
          <w:p w:rsidR="00E6001C" w:rsidRPr="00E6001C" w:rsidRDefault="00E6001C" w:rsidP="0084013E">
            <w:pPr>
              <w:jc w:val="center"/>
            </w:pPr>
            <w:r w:rsidRPr="00E6001C">
              <w:t>01</w:t>
            </w:r>
          </w:p>
        </w:tc>
        <w:tc>
          <w:tcPr>
            <w:tcW w:w="540" w:type="dxa"/>
            <w:vAlign w:val="bottom"/>
          </w:tcPr>
          <w:p w:rsidR="00E6001C" w:rsidRPr="00E6001C" w:rsidRDefault="00E6001C" w:rsidP="0084013E">
            <w:pPr>
              <w:jc w:val="center"/>
            </w:pPr>
            <w:r w:rsidRPr="00E6001C">
              <w:t>13</w:t>
            </w:r>
          </w:p>
        </w:tc>
        <w:tc>
          <w:tcPr>
            <w:tcW w:w="1620" w:type="dxa"/>
            <w:vAlign w:val="bottom"/>
          </w:tcPr>
          <w:p w:rsidR="00E6001C" w:rsidRPr="00E6001C" w:rsidRDefault="00E6001C" w:rsidP="0084013E">
            <w:r w:rsidRPr="00E6001C">
              <w:t xml:space="preserve">87 100 </w:t>
            </w:r>
            <w:r w:rsidRPr="00E6001C">
              <w:rPr>
                <w:lang w:val="en-US"/>
              </w:rPr>
              <w:t>50930</w:t>
            </w:r>
          </w:p>
        </w:tc>
        <w:tc>
          <w:tcPr>
            <w:tcW w:w="581" w:type="dxa"/>
            <w:vAlign w:val="bottom"/>
          </w:tcPr>
          <w:p w:rsidR="00E6001C" w:rsidRPr="00E6001C" w:rsidRDefault="00E6001C" w:rsidP="0084013E">
            <w:pPr>
              <w:jc w:val="center"/>
            </w:pPr>
            <w:r w:rsidRPr="00E6001C">
              <w:t>850</w:t>
            </w:r>
          </w:p>
        </w:tc>
        <w:tc>
          <w:tcPr>
            <w:tcW w:w="1559" w:type="dxa"/>
            <w:vAlign w:val="bottom"/>
          </w:tcPr>
          <w:p w:rsidR="00E6001C" w:rsidRPr="00E6001C" w:rsidRDefault="00E6001C" w:rsidP="00EC676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107,0</w:t>
            </w:r>
          </w:p>
        </w:tc>
        <w:tc>
          <w:tcPr>
            <w:tcW w:w="1559" w:type="dxa"/>
            <w:vAlign w:val="bottom"/>
          </w:tcPr>
          <w:p w:rsidR="00E6001C" w:rsidRPr="00E6001C" w:rsidRDefault="00E6001C" w:rsidP="00EC676E">
            <w:pPr>
              <w:jc w:val="center"/>
              <w:rPr>
                <w:spacing w:val="-10"/>
              </w:rPr>
            </w:pPr>
            <w:r w:rsidRPr="00E6001C">
              <w:rPr>
                <w:spacing w:val="-10"/>
              </w:rPr>
              <w:t>107,0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C42EE9" w:rsidRDefault="008B777C" w:rsidP="00F67352">
            <w:pPr>
              <w:jc w:val="both"/>
              <w:rPr>
                <w:b/>
              </w:rPr>
            </w:pPr>
            <w:r w:rsidRPr="00C42EE9">
              <w:rPr>
                <w:b/>
              </w:rPr>
              <w:t>Здравоохранение</w:t>
            </w: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  <w:r w:rsidRPr="00C42EE9">
              <w:rPr>
                <w:b/>
              </w:rPr>
              <w:t>09</w:t>
            </w: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  <w:r w:rsidRPr="00C42EE9">
              <w:rPr>
                <w:b/>
              </w:rPr>
              <w:t>00</w:t>
            </w:r>
          </w:p>
        </w:tc>
        <w:tc>
          <w:tcPr>
            <w:tcW w:w="1620" w:type="dxa"/>
            <w:vAlign w:val="bottom"/>
          </w:tcPr>
          <w:p w:rsidR="008B777C" w:rsidRPr="00C42EE9" w:rsidRDefault="008B777C" w:rsidP="0084013E">
            <w:pPr>
              <w:rPr>
                <w:b/>
              </w:rPr>
            </w:pPr>
          </w:p>
        </w:tc>
        <w:tc>
          <w:tcPr>
            <w:tcW w:w="581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8B777C" w:rsidRPr="00C42EE9" w:rsidRDefault="00C42EE9" w:rsidP="00EE4F8B">
            <w:pPr>
              <w:jc w:val="center"/>
              <w:rPr>
                <w:b/>
              </w:rPr>
            </w:pPr>
            <w:r w:rsidRPr="00C42EE9">
              <w:rPr>
                <w:b/>
              </w:rPr>
              <w:t>32 495 748,7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  <w:rPr>
                <w:b/>
                <w:highlight w:val="yellow"/>
              </w:rPr>
            </w:pPr>
            <w:r w:rsidRPr="0035308B">
              <w:rPr>
                <w:b/>
              </w:rPr>
              <w:t>34 699 484,7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C42EE9" w:rsidRDefault="008B777C" w:rsidP="00F67352">
            <w:pPr>
              <w:jc w:val="both"/>
              <w:rPr>
                <w:b/>
              </w:rPr>
            </w:pPr>
            <w:r w:rsidRPr="00C42EE9">
              <w:rPr>
                <w:b/>
              </w:rPr>
              <w:t>Другие вопросы в области здр</w:t>
            </w:r>
            <w:r w:rsidRPr="00C42EE9">
              <w:rPr>
                <w:b/>
              </w:rPr>
              <w:t>а</w:t>
            </w:r>
            <w:r w:rsidRPr="00C42EE9">
              <w:rPr>
                <w:b/>
              </w:rPr>
              <w:t>воохранения</w:t>
            </w: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  <w:r w:rsidRPr="00C42EE9">
              <w:rPr>
                <w:b/>
              </w:rPr>
              <w:t>09</w:t>
            </w: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  <w:r w:rsidRPr="00C42EE9">
              <w:rPr>
                <w:b/>
              </w:rPr>
              <w:t>09</w:t>
            </w:r>
          </w:p>
        </w:tc>
        <w:tc>
          <w:tcPr>
            <w:tcW w:w="1620" w:type="dxa"/>
            <w:vAlign w:val="bottom"/>
          </w:tcPr>
          <w:p w:rsidR="008B777C" w:rsidRPr="00C42EE9" w:rsidRDefault="008B777C" w:rsidP="0084013E">
            <w:pPr>
              <w:rPr>
                <w:b/>
              </w:rPr>
            </w:pPr>
          </w:p>
        </w:tc>
        <w:tc>
          <w:tcPr>
            <w:tcW w:w="581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  <w:vAlign w:val="bottom"/>
          </w:tcPr>
          <w:p w:rsidR="008B777C" w:rsidRPr="00C42EE9" w:rsidRDefault="00C42EE9" w:rsidP="00EE4F8B">
            <w:pPr>
              <w:jc w:val="center"/>
              <w:rPr>
                <w:b/>
              </w:rPr>
            </w:pPr>
            <w:r w:rsidRPr="00C42EE9">
              <w:rPr>
                <w:b/>
              </w:rPr>
              <w:t>32 495 748,7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  <w:rPr>
                <w:b/>
                <w:highlight w:val="yellow"/>
              </w:rPr>
            </w:pPr>
            <w:r w:rsidRPr="0035308B">
              <w:rPr>
                <w:b/>
              </w:rPr>
              <w:t>34 699 484,7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C42EE9" w:rsidRDefault="008B777C" w:rsidP="00F67352">
            <w:pPr>
              <w:jc w:val="both"/>
              <w:rPr>
                <w:b/>
              </w:rPr>
            </w:pPr>
            <w:r w:rsidRPr="00C42EE9">
              <w:t xml:space="preserve">Непрограммные направления </w:t>
            </w:r>
            <w:proofErr w:type="gramStart"/>
            <w:r w:rsidRPr="00C42EE9">
              <w:t>деятельности органа управления те</w:t>
            </w:r>
            <w:r w:rsidRPr="00C42EE9">
              <w:t>р</w:t>
            </w:r>
            <w:r w:rsidRPr="00C42EE9">
              <w:t>риториального фонда обязательного медицинского страхов</w:t>
            </w:r>
            <w:r w:rsidRPr="00C42EE9">
              <w:t>а</w:t>
            </w:r>
            <w:r w:rsidRPr="00C42EE9">
              <w:t>ния</w:t>
            </w:r>
            <w:proofErr w:type="gramEnd"/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</w:pPr>
            <w:r w:rsidRPr="00C42EE9">
              <w:t>09</w:t>
            </w: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</w:pPr>
            <w:r w:rsidRPr="00C42EE9">
              <w:t>09</w:t>
            </w:r>
          </w:p>
        </w:tc>
        <w:tc>
          <w:tcPr>
            <w:tcW w:w="1620" w:type="dxa"/>
            <w:vAlign w:val="bottom"/>
          </w:tcPr>
          <w:p w:rsidR="008B777C" w:rsidRPr="00C42EE9" w:rsidRDefault="008B777C" w:rsidP="0084013E">
            <w:r w:rsidRPr="00C42EE9">
              <w:t>87</w:t>
            </w:r>
          </w:p>
        </w:tc>
        <w:tc>
          <w:tcPr>
            <w:tcW w:w="581" w:type="dxa"/>
            <w:vAlign w:val="bottom"/>
          </w:tcPr>
          <w:p w:rsidR="008B777C" w:rsidRPr="00C42EE9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C42EE9" w:rsidRDefault="00C42EE9" w:rsidP="001729EA">
            <w:pPr>
              <w:jc w:val="center"/>
            </w:pPr>
            <w:r w:rsidRPr="00C42EE9">
              <w:rPr>
                <w:b/>
              </w:rPr>
              <w:t>32 495 748,7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  <w:rPr>
                <w:b/>
                <w:highlight w:val="yellow"/>
              </w:rPr>
            </w:pPr>
            <w:r w:rsidRPr="0035308B">
              <w:rPr>
                <w:b/>
              </w:rPr>
              <w:t>34 699 484,7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6445D5" w:rsidRDefault="008B777C" w:rsidP="00F67352">
            <w:pPr>
              <w:jc w:val="both"/>
            </w:pPr>
            <w:r w:rsidRPr="006445D5">
              <w:t>Осуществление полномочий в сфере обязательного медицинского страхов</w:t>
            </w:r>
            <w:r w:rsidRPr="006445D5">
              <w:t>а</w:t>
            </w:r>
            <w:r w:rsidRPr="006445D5">
              <w:t>ния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1620" w:type="dxa"/>
            <w:vAlign w:val="bottom"/>
          </w:tcPr>
          <w:p w:rsidR="008B777C" w:rsidRPr="006445D5" w:rsidRDefault="008B777C" w:rsidP="0084013E">
            <w:r w:rsidRPr="006445D5">
              <w:t>87 200</w:t>
            </w:r>
          </w:p>
        </w:tc>
        <w:tc>
          <w:tcPr>
            <w:tcW w:w="581" w:type="dxa"/>
            <w:vAlign w:val="bottom"/>
          </w:tcPr>
          <w:p w:rsidR="008B777C" w:rsidRPr="006445D5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6445D5" w:rsidRDefault="006445D5" w:rsidP="006B60DA">
            <w:pPr>
              <w:jc w:val="center"/>
            </w:pPr>
            <w:r w:rsidRPr="006445D5">
              <w:t>31 395 748,</w:t>
            </w:r>
            <w:r>
              <w:t>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</w:pPr>
            <w:r>
              <w:t>34 699 484,7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6445D5" w:rsidRDefault="008B777C" w:rsidP="00F67352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6445D5">
              <w:t>Финансовое обеспечение организации обязательного м</w:t>
            </w:r>
            <w:r w:rsidRPr="006445D5">
              <w:t>е</w:t>
            </w:r>
            <w:r w:rsidRPr="006445D5">
              <w:t>дицинского страхования на территориях субъектов Российской Фед</w:t>
            </w:r>
            <w:r w:rsidRPr="006445D5">
              <w:t>е</w:t>
            </w:r>
            <w:r w:rsidRPr="006445D5">
              <w:t>рации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1620" w:type="dxa"/>
            <w:vAlign w:val="bottom"/>
          </w:tcPr>
          <w:p w:rsidR="008B777C" w:rsidRPr="006445D5" w:rsidRDefault="008B777C" w:rsidP="0084013E">
            <w:r w:rsidRPr="006445D5">
              <w:t>87 200 50930</w:t>
            </w:r>
          </w:p>
        </w:tc>
        <w:tc>
          <w:tcPr>
            <w:tcW w:w="581" w:type="dxa"/>
            <w:vAlign w:val="bottom"/>
          </w:tcPr>
          <w:p w:rsidR="008B777C" w:rsidRPr="006445D5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6445D5" w:rsidRDefault="006445D5" w:rsidP="00EE4F8B">
            <w:pPr>
              <w:jc w:val="center"/>
            </w:pPr>
            <w:r w:rsidRPr="006445D5">
              <w:t>31 395 748,</w:t>
            </w:r>
            <w:r>
              <w:t>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</w:pPr>
            <w:r w:rsidRPr="0035308B">
              <w:t>33 599 484,7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6445D5" w:rsidRDefault="008B777C" w:rsidP="00F67352">
            <w:pPr>
              <w:jc w:val="both"/>
            </w:pPr>
            <w:r w:rsidRPr="006445D5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1620" w:type="dxa"/>
            <w:vAlign w:val="bottom"/>
          </w:tcPr>
          <w:p w:rsidR="008B777C" w:rsidRPr="006445D5" w:rsidRDefault="008B777C" w:rsidP="0084013E">
            <w:r w:rsidRPr="006445D5">
              <w:t>87 200 50930</w:t>
            </w:r>
          </w:p>
        </w:tc>
        <w:tc>
          <w:tcPr>
            <w:tcW w:w="581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300</w:t>
            </w:r>
          </w:p>
        </w:tc>
        <w:tc>
          <w:tcPr>
            <w:tcW w:w="1559" w:type="dxa"/>
            <w:vAlign w:val="bottom"/>
          </w:tcPr>
          <w:p w:rsidR="008B777C" w:rsidRPr="006445D5" w:rsidRDefault="006445D5" w:rsidP="00EE4F8B">
            <w:pPr>
              <w:jc w:val="center"/>
            </w:pPr>
            <w:r w:rsidRPr="006445D5">
              <w:t>31 395 748,</w:t>
            </w:r>
            <w:r>
              <w:t>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</w:pPr>
            <w:r w:rsidRPr="0035308B">
              <w:t>33 599 484,7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6445D5" w:rsidRDefault="008B777C" w:rsidP="00F67352">
            <w:pPr>
              <w:jc w:val="both"/>
            </w:pPr>
            <w:r w:rsidRPr="006445D5">
              <w:t>Социальные выплаты гражд</w:t>
            </w:r>
            <w:r w:rsidRPr="006445D5">
              <w:t>а</w:t>
            </w:r>
            <w:r w:rsidRPr="006445D5">
              <w:t>нам, кроме публичных норм</w:t>
            </w:r>
            <w:r w:rsidRPr="006445D5">
              <w:t>а</w:t>
            </w:r>
            <w:r w:rsidRPr="006445D5">
              <w:t>тивных социальных выплат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540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t>09</w:t>
            </w:r>
          </w:p>
        </w:tc>
        <w:tc>
          <w:tcPr>
            <w:tcW w:w="1620" w:type="dxa"/>
            <w:vAlign w:val="bottom"/>
          </w:tcPr>
          <w:p w:rsidR="008B777C" w:rsidRPr="006445D5" w:rsidRDefault="008B777C" w:rsidP="0084013E">
            <w:r w:rsidRPr="006445D5">
              <w:t>87 200 50930</w:t>
            </w:r>
          </w:p>
        </w:tc>
        <w:tc>
          <w:tcPr>
            <w:tcW w:w="581" w:type="dxa"/>
            <w:vAlign w:val="bottom"/>
          </w:tcPr>
          <w:p w:rsidR="008B777C" w:rsidRPr="006445D5" w:rsidRDefault="008B777C" w:rsidP="0084013E">
            <w:pPr>
              <w:jc w:val="center"/>
            </w:pPr>
            <w:r w:rsidRPr="006445D5">
              <w:rPr>
                <w:lang w:val="en-US"/>
              </w:rPr>
              <w:t>32</w:t>
            </w:r>
            <w:r w:rsidRPr="006445D5">
              <w:t>0</w:t>
            </w:r>
          </w:p>
        </w:tc>
        <w:tc>
          <w:tcPr>
            <w:tcW w:w="1559" w:type="dxa"/>
            <w:vAlign w:val="bottom"/>
          </w:tcPr>
          <w:p w:rsidR="008B777C" w:rsidRPr="006445D5" w:rsidRDefault="006445D5" w:rsidP="00EE4F8B">
            <w:pPr>
              <w:jc w:val="center"/>
            </w:pPr>
            <w:r w:rsidRPr="006445D5">
              <w:t>31 395 748,</w:t>
            </w:r>
            <w:r>
              <w:t>7</w:t>
            </w:r>
          </w:p>
        </w:tc>
        <w:tc>
          <w:tcPr>
            <w:tcW w:w="1559" w:type="dxa"/>
            <w:vAlign w:val="bottom"/>
          </w:tcPr>
          <w:p w:rsidR="008B777C" w:rsidRPr="0035308B" w:rsidRDefault="0035308B" w:rsidP="00EE4F8B">
            <w:pPr>
              <w:jc w:val="center"/>
            </w:pPr>
            <w:r w:rsidRPr="0035308B">
              <w:t>33 599 484,7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F67352">
            <w:pPr>
              <w:spacing w:line="228" w:lineRule="auto"/>
              <w:jc w:val="both"/>
            </w:pPr>
            <w:r w:rsidRPr="00E6001C">
              <w:t>Осуществление полномочий в сфере обязательного медици</w:t>
            </w:r>
            <w:r w:rsidRPr="00E6001C">
              <w:t>н</w:t>
            </w:r>
            <w:r w:rsidRPr="00E6001C">
              <w:t>ского страхования в части межтерритор</w:t>
            </w:r>
            <w:r w:rsidRPr="00E6001C">
              <w:t>и</w:t>
            </w:r>
            <w:r w:rsidRPr="00E6001C">
              <w:t>альных расчетов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  <w:rPr>
                <w:b/>
              </w:rPr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  <w:rPr>
                <w:b/>
              </w:rPr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pPr>
              <w:rPr>
                <w:b/>
              </w:rPr>
            </w:pPr>
            <w:r w:rsidRPr="00E6001C">
              <w:t>87 300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E6001C" w:rsidRDefault="00E6001C" w:rsidP="000B4E19">
            <w:pPr>
              <w:jc w:val="center"/>
              <w:rPr>
                <w:lang w:val="en-US"/>
              </w:rPr>
            </w:pPr>
            <w:r>
              <w:t>6</w:t>
            </w:r>
            <w:r w:rsidR="008B777C" w:rsidRPr="00E6001C">
              <w:t>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3601A4">
            <w:pPr>
              <w:jc w:val="center"/>
              <w:rPr>
                <w:lang w:val="en-US"/>
              </w:rPr>
            </w:pPr>
            <w:r>
              <w:t>6</w:t>
            </w:r>
            <w:r w:rsidRPr="00E6001C">
              <w:t>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F67352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E6001C">
              <w:t>Финансовое обеспечение организации обязательного м</w:t>
            </w:r>
            <w:r w:rsidRPr="00E6001C">
              <w:t>е</w:t>
            </w:r>
            <w:r w:rsidRPr="00E6001C">
              <w:t>дицинского страхования на территориях субъектов Российской Фед</w:t>
            </w:r>
            <w:r w:rsidRPr="00E6001C">
              <w:t>е</w:t>
            </w:r>
            <w:r w:rsidRPr="00E6001C">
              <w:t>рации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  <w:rPr>
                <w:b/>
              </w:rPr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  <w:rPr>
                <w:b/>
              </w:rPr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pPr>
              <w:rPr>
                <w:b/>
              </w:rPr>
            </w:pPr>
            <w:r w:rsidRPr="00E6001C">
              <w:t>87 300 50930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E6001C" w:rsidRDefault="00E6001C" w:rsidP="000B4E19">
            <w:pPr>
              <w:jc w:val="center"/>
            </w:pPr>
            <w:r>
              <w:t>6</w:t>
            </w:r>
            <w:r w:rsidRPr="00E6001C">
              <w:t>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3601A4">
            <w:pPr>
              <w:jc w:val="center"/>
            </w:pPr>
            <w:r>
              <w:t>6</w:t>
            </w:r>
            <w:r w:rsidRPr="00E6001C">
              <w:t>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F67352">
            <w:pPr>
              <w:spacing w:line="228" w:lineRule="auto"/>
              <w:jc w:val="both"/>
            </w:pPr>
            <w:r w:rsidRPr="00E6001C">
              <w:t>Межбюджетные тран</w:t>
            </w:r>
            <w:r w:rsidRPr="00E6001C">
              <w:t>с</w:t>
            </w:r>
            <w:r w:rsidRPr="00E6001C">
              <w:t>ферты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r w:rsidRPr="00E6001C">
              <w:t>87 300 50930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500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6B60DA">
            <w:pPr>
              <w:jc w:val="center"/>
            </w:pPr>
            <w:r>
              <w:t>6</w:t>
            </w:r>
            <w:r w:rsidRPr="00E6001C">
              <w:t>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3601A4">
            <w:pPr>
              <w:jc w:val="center"/>
            </w:pPr>
            <w:r>
              <w:t>6</w:t>
            </w:r>
            <w:r w:rsidRPr="00E6001C">
              <w:t>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525081">
            <w:pPr>
              <w:autoSpaceDE w:val="0"/>
              <w:autoSpaceDN w:val="0"/>
              <w:adjustRightInd w:val="0"/>
              <w:spacing w:line="228" w:lineRule="auto"/>
              <w:jc w:val="both"/>
            </w:pPr>
            <w:r w:rsidRPr="00E6001C">
              <w:t xml:space="preserve">Иные межбюджетные трансферты 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r w:rsidRPr="00E6001C">
              <w:t>87 300 50930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540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F40466">
            <w:pPr>
              <w:jc w:val="center"/>
            </w:pPr>
            <w:r>
              <w:t>6</w:t>
            </w:r>
            <w:r w:rsidRPr="00E6001C">
              <w:t>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3601A4">
            <w:pPr>
              <w:jc w:val="center"/>
            </w:pPr>
            <w:r>
              <w:t>6</w:t>
            </w:r>
            <w:r w:rsidRPr="00E6001C">
              <w:t>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F67352">
            <w:pPr>
              <w:spacing w:line="228" w:lineRule="auto"/>
              <w:jc w:val="both"/>
            </w:pPr>
            <w:r w:rsidRPr="00E6001C">
              <w:t>Осуществление полномочий в сфере обязательного медици</w:t>
            </w:r>
            <w:r w:rsidRPr="00E6001C">
              <w:t>н</w:t>
            </w:r>
            <w:r w:rsidRPr="00E6001C">
              <w:t>ского страхования в части о</w:t>
            </w:r>
            <w:r w:rsidRPr="00E6001C">
              <w:t>п</w:t>
            </w:r>
            <w:r w:rsidRPr="00E6001C">
              <w:t>латы стоимости медици</w:t>
            </w:r>
            <w:r w:rsidRPr="00E6001C">
              <w:t>н</w:t>
            </w:r>
            <w:r w:rsidRPr="00E6001C">
              <w:t>ской помощи, оказанной застрах</w:t>
            </w:r>
            <w:r w:rsidRPr="00E6001C">
              <w:t>о</w:t>
            </w:r>
            <w:r w:rsidRPr="00E6001C">
              <w:t>ванным лицам за пред</w:t>
            </w:r>
            <w:r w:rsidRPr="00E6001C">
              <w:t>е</w:t>
            </w:r>
            <w:r w:rsidRPr="00E6001C">
              <w:t xml:space="preserve">лами субъекта </w:t>
            </w:r>
            <w:r w:rsidRPr="00E6001C">
              <w:lastRenderedPageBreak/>
              <w:t>Российской Федер</w:t>
            </w:r>
            <w:r w:rsidRPr="00E6001C">
              <w:t>а</w:t>
            </w:r>
            <w:r w:rsidRPr="00E6001C">
              <w:t>ции, на территории к</w:t>
            </w:r>
            <w:r w:rsidRPr="00E6001C">
              <w:t>о</w:t>
            </w:r>
            <w:r w:rsidRPr="00E6001C">
              <w:t>торого выдан полис обяз</w:t>
            </w:r>
            <w:r w:rsidRPr="00E6001C">
              <w:t>а</w:t>
            </w:r>
            <w:r w:rsidRPr="00E6001C">
              <w:t>тельного медицинского стр</w:t>
            </w:r>
            <w:r w:rsidRPr="00E6001C">
              <w:t>а</w:t>
            </w:r>
            <w:r w:rsidRPr="00E6001C">
              <w:t xml:space="preserve">хования 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lastRenderedPageBreak/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r w:rsidRPr="00E6001C">
              <w:t>87 500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</w:t>
            </w:r>
            <w:r w:rsidR="008B777C" w:rsidRPr="00E6001C">
              <w:t>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84013E">
            <w:pPr>
              <w:autoSpaceDE w:val="0"/>
              <w:autoSpaceDN w:val="0"/>
              <w:adjustRightInd w:val="0"/>
              <w:jc w:val="both"/>
            </w:pPr>
            <w:r w:rsidRPr="00E6001C">
              <w:lastRenderedPageBreak/>
              <w:t>Финансовое обеспечение организации обязательного медици</w:t>
            </w:r>
            <w:r w:rsidRPr="00E6001C">
              <w:t>н</w:t>
            </w:r>
            <w:r w:rsidRPr="00E6001C">
              <w:t>ского страхования на территориях субъектов Российской Фед</w:t>
            </w:r>
            <w:r w:rsidRPr="00E6001C">
              <w:t>е</w:t>
            </w:r>
            <w:r w:rsidRPr="00E6001C">
              <w:t>рации за счет иных источников доходов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r w:rsidRPr="00E6001C">
              <w:t>87 500 99999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84013E">
            <w:pPr>
              <w:jc w:val="both"/>
            </w:pPr>
            <w:r w:rsidRPr="00E6001C">
              <w:t>Социальное обеспечение и иные выплаты населению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pPr>
              <w:rPr>
                <w:lang w:val="en-US"/>
              </w:rPr>
            </w:pPr>
            <w:r w:rsidRPr="00E6001C">
              <w:t>87 500 99999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300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E6001C" w:rsidRDefault="008B777C" w:rsidP="0084013E">
            <w:pPr>
              <w:jc w:val="both"/>
            </w:pPr>
            <w:r w:rsidRPr="00E6001C">
              <w:t>Социальные выплаты гражд</w:t>
            </w:r>
            <w:r w:rsidRPr="00E6001C">
              <w:t>а</w:t>
            </w:r>
            <w:r w:rsidRPr="00E6001C">
              <w:t>нам, кроме публичных норм</w:t>
            </w:r>
            <w:r w:rsidRPr="00E6001C">
              <w:t>а</w:t>
            </w:r>
            <w:r w:rsidRPr="00E6001C">
              <w:t>тивных социальных выплат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540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09</w:t>
            </w:r>
          </w:p>
        </w:tc>
        <w:tc>
          <w:tcPr>
            <w:tcW w:w="1620" w:type="dxa"/>
            <w:vAlign w:val="bottom"/>
          </w:tcPr>
          <w:p w:rsidR="008B777C" w:rsidRPr="00E6001C" w:rsidRDefault="008B777C" w:rsidP="0084013E">
            <w:pPr>
              <w:rPr>
                <w:lang w:val="en-US"/>
              </w:rPr>
            </w:pPr>
            <w:r w:rsidRPr="00E6001C">
              <w:t>87 500 99999</w:t>
            </w:r>
          </w:p>
        </w:tc>
        <w:tc>
          <w:tcPr>
            <w:tcW w:w="581" w:type="dxa"/>
            <w:vAlign w:val="bottom"/>
          </w:tcPr>
          <w:p w:rsidR="008B777C" w:rsidRPr="00E6001C" w:rsidRDefault="008B777C" w:rsidP="0084013E">
            <w:pPr>
              <w:jc w:val="center"/>
            </w:pPr>
            <w:r w:rsidRPr="00E6001C">
              <w:t>320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  <w:tc>
          <w:tcPr>
            <w:tcW w:w="1559" w:type="dxa"/>
            <w:vAlign w:val="bottom"/>
          </w:tcPr>
          <w:p w:rsidR="008B777C" w:rsidRPr="00E6001C" w:rsidRDefault="00E6001C" w:rsidP="0084013E">
            <w:pPr>
              <w:jc w:val="center"/>
            </w:pPr>
            <w:r w:rsidRPr="00E6001C">
              <w:t>450 000,0</w:t>
            </w:r>
          </w:p>
        </w:tc>
      </w:tr>
      <w:tr w:rsidR="008B777C" w:rsidRPr="00514799" w:rsidTr="0010030C">
        <w:tc>
          <w:tcPr>
            <w:tcW w:w="3420" w:type="dxa"/>
          </w:tcPr>
          <w:p w:rsidR="008B777C" w:rsidRPr="00C42EE9" w:rsidRDefault="008B777C" w:rsidP="0084013E">
            <w:pPr>
              <w:rPr>
                <w:b/>
              </w:rPr>
            </w:pPr>
            <w:r w:rsidRPr="00C42EE9">
              <w:rPr>
                <w:b/>
              </w:rPr>
              <w:t>Всего расходов</w:t>
            </w: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</w:p>
        </w:tc>
        <w:tc>
          <w:tcPr>
            <w:tcW w:w="54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</w:p>
        </w:tc>
        <w:tc>
          <w:tcPr>
            <w:tcW w:w="1620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</w:p>
        </w:tc>
        <w:tc>
          <w:tcPr>
            <w:tcW w:w="581" w:type="dxa"/>
            <w:vAlign w:val="bottom"/>
          </w:tcPr>
          <w:p w:rsidR="008B777C" w:rsidRPr="00C42EE9" w:rsidRDefault="008B777C" w:rsidP="0084013E">
            <w:pPr>
              <w:jc w:val="center"/>
              <w:rPr>
                <w:b/>
              </w:rPr>
            </w:pPr>
          </w:p>
        </w:tc>
        <w:tc>
          <w:tcPr>
            <w:tcW w:w="1559" w:type="dxa"/>
          </w:tcPr>
          <w:p w:rsidR="008B777C" w:rsidRPr="00C42EE9" w:rsidRDefault="00C42EE9">
            <w:pPr>
              <w:rPr>
                <w:b/>
              </w:rPr>
            </w:pPr>
            <w:r w:rsidRPr="00C42EE9">
              <w:rPr>
                <w:b/>
              </w:rPr>
              <w:t>32 673 562,3</w:t>
            </w:r>
          </w:p>
        </w:tc>
        <w:tc>
          <w:tcPr>
            <w:tcW w:w="1559" w:type="dxa"/>
          </w:tcPr>
          <w:p w:rsidR="008B777C" w:rsidRPr="00514799" w:rsidRDefault="0035308B">
            <w:pPr>
              <w:rPr>
                <w:b/>
                <w:highlight w:val="yellow"/>
              </w:rPr>
            </w:pPr>
            <w:r w:rsidRPr="0035308B">
              <w:rPr>
                <w:b/>
              </w:rPr>
              <w:t>34 877 298,3</w:t>
            </w:r>
          </w:p>
        </w:tc>
      </w:tr>
    </w:tbl>
    <w:p w:rsidR="006365CD" w:rsidRPr="00514799" w:rsidRDefault="006365CD" w:rsidP="006365CD">
      <w:pPr>
        <w:jc w:val="center"/>
        <w:rPr>
          <w:sz w:val="26"/>
          <w:szCs w:val="26"/>
          <w:highlight w:val="yellow"/>
        </w:rPr>
      </w:pPr>
    </w:p>
    <w:p w:rsidR="006365CD" w:rsidRPr="00C42EE9" w:rsidRDefault="006365CD" w:rsidP="006365CD">
      <w:pPr>
        <w:jc w:val="center"/>
        <w:rPr>
          <w:sz w:val="2"/>
          <w:szCs w:val="2"/>
        </w:rPr>
      </w:pPr>
      <w:r w:rsidRPr="00C42EE9">
        <w:rPr>
          <w:sz w:val="26"/>
          <w:szCs w:val="26"/>
        </w:rPr>
        <w:t>____________</w:t>
      </w:r>
    </w:p>
    <w:p w:rsidR="00F168CD" w:rsidRPr="00514799" w:rsidRDefault="00F168CD" w:rsidP="0000641C">
      <w:pPr>
        <w:spacing w:before="480"/>
        <w:jc w:val="center"/>
        <w:rPr>
          <w:highlight w:val="yellow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786"/>
      </w:tblGrid>
      <w:tr w:rsidR="009B02D5" w:rsidRPr="001F2D58" w:rsidTr="009B02D5">
        <w:trPr>
          <w:jc w:val="right"/>
        </w:trPr>
        <w:tc>
          <w:tcPr>
            <w:tcW w:w="4786" w:type="dxa"/>
          </w:tcPr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026210" w:rsidRPr="001F2D58" w:rsidRDefault="00026210" w:rsidP="00F8441F">
            <w:pPr>
              <w:jc w:val="center"/>
              <w:rPr>
                <w:sz w:val="22"/>
                <w:szCs w:val="22"/>
              </w:rPr>
            </w:pPr>
          </w:p>
          <w:p w:rsidR="009E7C6B" w:rsidRPr="001F2D58" w:rsidRDefault="009E7C6B" w:rsidP="00F8441F">
            <w:pPr>
              <w:jc w:val="center"/>
              <w:rPr>
                <w:sz w:val="22"/>
                <w:szCs w:val="22"/>
              </w:rPr>
            </w:pPr>
          </w:p>
          <w:p w:rsidR="009E7C6B" w:rsidRPr="001F2D58" w:rsidRDefault="009E7C6B" w:rsidP="00F8441F">
            <w:pPr>
              <w:jc w:val="center"/>
              <w:rPr>
                <w:sz w:val="22"/>
                <w:szCs w:val="22"/>
              </w:rPr>
            </w:pPr>
          </w:p>
          <w:p w:rsidR="009E7C6B" w:rsidRPr="001F2D58" w:rsidRDefault="009E7C6B" w:rsidP="00F8441F">
            <w:pPr>
              <w:jc w:val="center"/>
              <w:rPr>
                <w:sz w:val="22"/>
                <w:szCs w:val="22"/>
              </w:rPr>
            </w:pPr>
          </w:p>
          <w:p w:rsidR="009B02D5" w:rsidRPr="001F2D58" w:rsidRDefault="009B02D5" w:rsidP="00F8441F">
            <w:pPr>
              <w:jc w:val="center"/>
              <w:rPr>
                <w:sz w:val="22"/>
                <w:szCs w:val="22"/>
              </w:rPr>
            </w:pPr>
            <w:r w:rsidRPr="001F2D58">
              <w:rPr>
                <w:sz w:val="22"/>
                <w:szCs w:val="22"/>
              </w:rPr>
              <w:t xml:space="preserve">ПРИЛОЖЕНИЕ </w:t>
            </w:r>
            <w:r w:rsidR="009D092B" w:rsidRPr="001F2D58">
              <w:rPr>
                <w:sz w:val="22"/>
                <w:szCs w:val="22"/>
              </w:rPr>
              <w:t>5</w:t>
            </w:r>
          </w:p>
          <w:p w:rsidR="009B02D5" w:rsidRPr="001F2D58" w:rsidRDefault="009B02D5" w:rsidP="00F8441F">
            <w:pPr>
              <w:jc w:val="center"/>
              <w:rPr>
                <w:sz w:val="22"/>
                <w:szCs w:val="22"/>
              </w:rPr>
            </w:pPr>
            <w:r w:rsidRPr="001F2D58">
              <w:rPr>
                <w:sz w:val="22"/>
                <w:szCs w:val="22"/>
              </w:rPr>
              <w:t>к Закону Забайкальского края</w:t>
            </w:r>
          </w:p>
          <w:p w:rsidR="009B02D5" w:rsidRPr="001F2D58" w:rsidRDefault="00233D58" w:rsidP="00F8441F">
            <w:pPr>
              <w:jc w:val="center"/>
              <w:rPr>
                <w:sz w:val="22"/>
                <w:szCs w:val="22"/>
              </w:rPr>
            </w:pPr>
            <w:r w:rsidRPr="001F2D58">
              <w:rPr>
                <w:sz w:val="22"/>
                <w:szCs w:val="22"/>
              </w:rPr>
              <w:t>«</w:t>
            </w:r>
            <w:r w:rsidR="00F43AD6" w:rsidRPr="001F2D58">
              <w:rPr>
                <w:sz w:val="22"/>
                <w:szCs w:val="22"/>
              </w:rPr>
              <w:t>О бюджете т</w:t>
            </w:r>
            <w:r w:rsidR="009B02D5" w:rsidRPr="001F2D58">
              <w:rPr>
                <w:sz w:val="22"/>
                <w:szCs w:val="22"/>
              </w:rPr>
              <w:t xml:space="preserve">ерриториального фонда </w:t>
            </w:r>
          </w:p>
          <w:p w:rsidR="009B02D5" w:rsidRPr="001F2D58" w:rsidRDefault="009B02D5" w:rsidP="00F8441F">
            <w:pPr>
              <w:jc w:val="center"/>
              <w:rPr>
                <w:sz w:val="22"/>
                <w:szCs w:val="22"/>
              </w:rPr>
            </w:pPr>
            <w:r w:rsidRPr="001F2D58">
              <w:rPr>
                <w:sz w:val="22"/>
                <w:szCs w:val="22"/>
              </w:rPr>
              <w:t xml:space="preserve">обязательного медицинского страхования </w:t>
            </w:r>
          </w:p>
          <w:p w:rsidR="009B02D5" w:rsidRPr="001F2D58" w:rsidRDefault="009B02D5" w:rsidP="00F8441F">
            <w:pPr>
              <w:jc w:val="center"/>
            </w:pPr>
            <w:r w:rsidRPr="001F2D58">
              <w:rPr>
                <w:sz w:val="22"/>
                <w:szCs w:val="22"/>
              </w:rPr>
              <w:t>Забайкальского края на 20</w:t>
            </w:r>
            <w:r w:rsidR="001F2D58" w:rsidRPr="001F2D58">
              <w:rPr>
                <w:sz w:val="22"/>
                <w:szCs w:val="22"/>
              </w:rPr>
              <w:t>25</w:t>
            </w:r>
            <w:r w:rsidRPr="001F2D58">
              <w:rPr>
                <w:sz w:val="22"/>
                <w:szCs w:val="22"/>
              </w:rPr>
              <w:t xml:space="preserve"> год</w:t>
            </w:r>
            <w:r w:rsidRPr="001F2D58">
              <w:t xml:space="preserve"> </w:t>
            </w:r>
          </w:p>
          <w:p w:rsidR="009B02D5" w:rsidRPr="001F2D58" w:rsidRDefault="009B02D5" w:rsidP="00F8441F">
            <w:pPr>
              <w:jc w:val="center"/>
              <w:rPr>
                <w:sz w:val="22"/>
                <w:szCs w:val="22"/>
              </w:rPr>
            </w:pPr>
            <w:r w:rsidRPr="001F2D58">
              <w:t>и плановый период 20</w:t>
            </w:r>
            <w:r w:rsidR="001F2D58" w:rsidRPr="001F2D58">
              <w:t>26</w:t>
            </w:r>
            <w:r w:rsidRPr="001F2D58">
              <w:t xml:space="preserve"> и 20</w:t>
            </w:r>
            <w:r w:rsidR="00C5119B" w:rsidRPr="001F2D58">
              <w:t>2</w:t>
            </w:r>
            <w:r w:rsidR="001F2D58" w:rsidRPr="001F2D58">
              <w:t>7</w:t>
            </w:r>
            <w:r w:rsidRPr="001F2D58">
              <w:t xml:space="preserve"> годов</w:t>
            </w:r>
            <w:r w:rsidR="00233D58" w:rsidRPr="001F2D58">
              <w:rPr>
                <w:sz w:val="22"/>
                <w:szCs w:val="22"/>
              </w:rPr>
              <w:t>»</w:t>
            </w:r>
          </w:p>
          <w:p w:rsidR="00F8441F" w:rsidRPr="001F2D58" w:rsidRDefault="00F8441F" w:rsidP="00F8441F">
            <w:pPr>
              <w:jc w:val="center"/>
              <w:rPr>
                <w:sz w:val="22"/>
                <w:szCs w:val="22"/>
              </w:rPr>
            </w:pPr>
          </w:p>
        </w:tc>
      </w:tr>
    </w:tbl>
    <w:p w:rsidR="0084013E" w:rsidRPr="001F2D58" w:rsidRDefault="0084013E" w:rsidP="00F8441F">
      <w:pPr>
        <w:jc w:val="center"/>
        <w:rPr>
          <w:b/>
          <w:sz w:val="28"/>
          <w:szCs w:val="28"/>
        </w:rPr>
      </w:pPr>
      <w:r w:rsidRPr="001F2D58">
        <w:rPr>
          <w:b/>
          <w:sz w:val="28"/>
          <w:szCs w:val="28"/>
        </w:rPr>
        <w:lastRenderedPageBreak/>
        <w:t>Объем межбюджетных тран</w:t>
      </w:r>
      <w:r w:rsidR="00210DC6" w:rsidRPr="001F2D58">
        <w:rPr>
          <w:b/>
          <w:sz w:val="28"/>
          <w:szCs w:val="28"/>
        </w:rPr>
        <w:t>сфертов, получаемых</w:t>
      </w:r>
      <w:r w:rsidR="0000641C" w:rsidRPr="001F2D58">
        <w:rPr>
          <w:b/>
          <w:sz w:val="28"/>
          <w:szCs w:val="28"/>
        </w:rPr>
        <w:t xml:space="preserve"> территориальным фондом обязательного медицинского страхования Забайкальского края</w:t>
      </w:r>
      <w:r w:rsidR="00210DC6" w:rsidRPr="001F2D58">
        <w:rPr>
          <w:b/>
          <w:sz w:val="28"/>
          <w:szCs w:val="28"/>
        </w:rPr>
        <w:t xml:space="preserve"> в</w:t>
      </w:r>
      <w:r w:rsidR="001F2D58" w:rsidRPr="001F2D58">
        <w:rPr>
          <w:b/>
          <w:sz w:val="28"/>
          <w:szCs w:val="28"/>
        </w:rPr>
        <w:t xml:space="preserve"> 2025</w:t>
      </w:r>
      <w:r w:rsidRPr="001F2D58">
        <w:rPr>
          <w:b/>
          <w:sz w:val="28"/>
          <w:szCs w:val="28"/>
        </w:rPr>
        <w:t xml:space="preserve"> году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28"/>
        <w:gridCol w:w="2336"/>
      </w:tblGrid>
      <w:tr w:rsidR="0084013E" w:rsidRPr="00514799" w:rsidTr="009B02D5">
        <w:tc>
          <w:tcPr>
            <w:tcW w:w="7128" w:type="dxa"/>
            <w:vAlign w:val="center"/>
          </w:tcPr>
          <w:p w:rsidR="0084013E" w:rsidRPr="001F2D58" w:rsidRDefault="0084013E" w:rsidP="0084013E">
            <w:pPr>
              <w:jc w:val="center"/>
            </w:pPr>
            <w:r w:rsidRPr="001F2D58">
              <w:t>Наименование межбюджетных трансфертов</w:t>
            </w:r>
          </w:p>
        </w:tc>
        <w:tc>
          <w:tcPr>
            <w:tcW w:w="2336" w:type="dxa"/>
          </w:tcPr>
          <w:p w:rsidR="0084013E" w:rsidRPr="001F2D58" w:rsidRDefault="0084013E" w:rsidP="0084013E">
            <w:pPr>
              <w:jc w:val="center"/>
            </w:pPr>
            <w:r w:rsidRPr="001F2D58">
              <w:t>Сумма</w:t>
            </w:r>
          </w:p>
          <w:p w:rsidR="0084013E" w:rsidRPr="001F2D58" w:rsidRDefault="0084013E" w:rsidP="0084013E">
            <w:pPr>
              <w:jc w:val="center"/>
            </w:pPr>
            <w:r w:rsidRPr="001F2D58">
              <w:t>(тыс. рублей)</w:t>
            </w:r>
          </w:p>
        </w:tc>
      </w:tr>
      <w:tr w:rsidR="0084013E" w:rsidRPr="00514799" w:rsidTr="009B02D5">
        <w:tc>
          <w:tcPr>
            <w:tcW w:w="7128" w:type="dxa"/>
          </w:tcPr>
          <w:p w:rsidR="0084013E" w:rsidRPr="005C36E4" w:rsidRDefault="0084013E" w:rsidP="009B02D5">
            <w:pPr>
              <w:jc w:val="both"/>
              <w:rPr>
                <w:b/>
              </w:rPr>
            </w:pPr>
            <w:r w:rsidRPr="005C36E4">
              <w:rPr>
                <w:b/>
              </w:rPr>
              <w:t xml:space="preserve">Межбюджетные трансферты, всего </w:t>
            </w:r>
          </w:p>
        </w:tc>
        <w:tc>
          <w:tcPr>
            <w:tcW w:w="2336" w:type="dxa"/>
          </w:tcPr>
          <w:p w:rsidR="001329F4" w:rsidRPr="00373EDF" w:rsidRDefault="001329F4" w:rsidP="001329F4">
            <w:pPr>
              <w:jc w:val="center"/>
            </w:pPr>
          </w:p>
          <w:p w:rsidR="0084013E" w:rsidRPr="00373EDF" w:rsidRDefault="00373EDF" w:rsidP="00DA7B92">
            <w:pPr>
              <w:jc w:val="center"/>
            </w:pPr>
            <w:r w:rsidRPr="00373EDF">
              <w:t>30 330 631,0</w:t>
            </w:r>
          </w:p>
        </w:tc>
      </w:tr>
      <w:tr w:rsidR="0084013E" w:rsidRPr="00514799" w:rsidTr="009B02D5">
        <w:tc>
          <w:tcPr>
            <w:tcW w:w="7128" w:type="dxa"/>
          </w:tcPr>
          <w:p w:rsidR="0084013E" w:rsidRPr="00373EDF" w:rsidRDefault="0084013E" w:rsidP="009B02D5">
            <w:pPr>
              <w:jc w:val="both"/>
            </w:pPr>
            <w:r w:rsidRPr="00373EDF">
              <w:t>Межбюджетные трансферты, получаемые из Федерального фонда об</w:t>
            </w:r>
            <w:r w:rsidRPr="00373EDF">
              <w:t>я</w:t>
            </w:r>
            <w:r w:rsidRPr="00373EDF">
              <w:t>зательного медицинского страхования, всего</w:t>
            </w:r>
            <w:r w:rsidR="009B02D5" w:rsidRPr="00373EDF">
              <w:t>,</w:t>
            </w:r>
          </w:p>
          <w:p w:rsidR="0084013E" w:rsidRPr="00373EDF" w:rsidRDefault="0084013E" w:rsidP="009B02D5">
            <w:pPr>
              <w:jc w:val="both"/>
            </w:pPr>
            <w:r w:rsidRPr="00373EDF">
              <w:t>в том числе:</w:t>
            </w:r>
          </w:p>
        </w:tc>
        <w:tc>
          <w:tcPr>
            <w:tcW w:w="2336" w:type="dxa"/>
          </w:tcPr>
          <w:p w:rsidR="005D0B61" w:rsidRPr="00373EDF" w:rsidRDefault="005D0B61" w:rsidP="0084013E">
            <w:pPr>
              <w:jc w:val="center"/>
            </w:pPr>
          </w:p>
          <w:p w:rsidR="001329F4" w:rsidRPr="00373EDF" w:rsidRDefault="001329F4" w:rsidP="001329F4">
            <w:pPr>
              <w:jc w:val="center"/>
            </w:pPr>
          </w:p>
          <w:p w:rsidR="0084013E" w:rsidRPr="00373EDF" w:rsidRDefault="00373EDF" w:rsidP="00547DEB">
            <w:pPr>
              <w:jc w:val="center"/>
            </w:pPr>
            <w:r w:rsidRPr="00373EDF">
              <w:t>29 880 631,0</w:t>
            </w:r>
          </w:p>
        </w:tc>
      </w:tr>
      <w:tr w:rsidR="0084013E" w:rsidRPr="00514799" w:rsidTr="009B02D5">
        <w:tc>
          <w:tcPr>
            <w:tcW w:w="7128" w:type="dxa"/>
          </w:tcPr>
          <w:p w:rsidR="0084013E" w:rsidRPr="00373EDF" w:rsidRDefault="0084013E" w:rsidP="009B02D5">
            <w:pPr>
              <w:jc w:val="both"/>
            </w:pPr>
            <w:r w:rsidRPr="00373EDF">
              <w:t>выполнение территориальной программы обязательного медицинского страхования в рамках базовой программы обязательного м</w:t>
            </w:r>
            <w:r w:rsidRPr="00373EDF">
              <w:t>е</w:t>
            </w:r>
            <w:r w:rsidRPr="00373EDF">
              <w:t>дицинского страхования</w:t>
            </w:r>
          </w:p>
        </w:tc>
        <w:tc>
          <w:tcPr>
            <w:tcW w:w="2336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5D0B61" w:rsidP="0084013E">
            <w:pPr>
              <w:jc w:val="center"/>
            </w:pPr>
          </w:p>
          <w:p w:rsidR="0084013E" w:rsidRPr="00373EDF" w:rsidRDefault="00373EDF" w:rsidP="0084013E">
            <w:pPr>
              <w:jc w:val="center"/>
            </w:pPr>
            <w:r w:rsidRPr="00373EDF">
              <w:t>29 880 631,0</w:t>
            </w:r>
          </w:p>
        </w:tc>
      </w:tr>
      <w:tr w:rsidR="0084013E" w:rsidRPr="00514799" w:rsidTr="009B02D5">
        <w:tc>
          <w:tcPr>
            <w:tcW w:w="7128" w:type="dxa"/>
          </w:tcPr>
          <w:p w:rsidR="0084013E" w:rsidRPr="0045526D" w:rsidRDefault="0084013E" w:rsidP="009B02D5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5526D">
              <w:rPr>
                <w:rFonts w:ascii="Times New Roman" w:hAnsi="Times New Roman"/>
                <w:szCs w:val="24"/>
              </w:rPr>
              <w:t>Прочие межбюджетные трансферты, всего</w:t>
            </w:r>
            <w:r w:rsidR="009B02D5" w:rsidRPr="0045526D">
              <w:rPr>
                <w:rFonts w:ascii="Times New Roman" w:hAnsi="Times New Roman"/>
                <w:szCs w:val="24"/>
              </w:rPr>
              <w:t>,</w:t>
            </w:r>
          </w:p>
          <w:p w:rsidR="0084013E" w:rsidRPr="0045526D" w:rsidRDefault="0084013E" w:rsidP="009B02D5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5526D">
              <w:rPr>
                <w:rFonts w:ascii="Times New Roman" w:hAnsi="Times New Roman"/>
                <w:szCs w:val="24"/>
              </w:rPr>
              <w:t>в том числе:</w:t>
            </w:r>
          </w:p>
        </w:tc>
        <w:tc>
          <w:tcPr>
            <w:tcW w:w="2336" w:type="dxa"/>
          </w:tcPr>
          <w:p w:rsidR="005D0B61" w:rsidRPr="0045526D" w:rsidRDefault="005D0B61" w:rsidP="0084013E">
            <w:pPr>
              <w:jc w:val="center"/>
            </w:pPr>
          </w:p>
          <w:p w:rsidR="0084013E" w:rsidRPr="0045526D" w:rsidRDefault="0045526D" w:rsidP="000173B2">
            <w:pPr>
              <w:jc w:val="center"/>
            </w:pPr>
            <w:r w:rsidRPr="0045526D">
              <w:t>4</w:t>
            </w:r>
            <w:r w:rsidR="008B777C" w:rsidRPr="0045526D">
              <w:t>50</w:t>
            </w:r>
            <w:r w:rsidR="005D0B61" w:rsidRPr="0045526D">
              <w:t> 000,0</w:t>
            </w:r>
          </w:p>
        </w:tc>
      </w:tr>
      <w:tr w:rsidR="005D0B61" w:rsidRPr="00514799" w:rsidTr="009B02D5">
        <w:tc>
          <w:tcPr>
            <w:tcW w:w="7128" w:type="dxa"/>
          </w:tcPr>
          <w:p w:rsidR="005D0B61" w:rsidRPr="0045526D" w:rsidRDefault="005D0B61" w:rsidP="009B02D5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45526D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те</w:t>
            </w:r>
            <w:r w:rsidRPr="0045526D">
              <w:rPr>
                <w:rFonts w:ascii="Times New Roman" w:hAnsi="Times New Roman"/>
                <w:szCs w:val="24"/>
              </w:rPr>
              <w:t>р</w:t>
            </w:r>
            <w:r w:rsidRPr="0045526D">
              <w:rPr>
                <w:rFonts w:ascii="Times New Roman" w:hAnsi="Times New Roman"/>
                <w:szCs w:val="24"/>
              </w:rPr>
              <w:t>риториальных фондов обязательного медицинского страхования</w:t>
            </w:r>
          </w:p>
        </w:tc>
        <w:tc>
          <w:tcPr>
            <w:tcW w:w="2336" w:type="dxa"/>
          </w:tcPr>
          <w:p w:rsidR="005D0B61" w:rsidRPr="0045526D" w:rsidRDefault="005D0B61" w:rsidP="005D0B61">
            <w:pPr>
              <w:jc w:val="center"/>
            </w:pPr>
          </w:p>
          <w:p w:rsidR="00987F6C" w:rsidRPr="0045526D" w:rsidRDefault="00987F6C" w:rsidP="000173B2">
            <w:pPr>
              <w:jc w:val="center"/>
            </w:pPr>
          </w:p>
          <w:p w:rsidR="005D0B61" w:rsidRPr="0045526D" w:rsidRDefault="0045526D" w:rsidP="000173B2">
            <w:pPr>
              <w:jc w:val="center"/>
            </w:pPr>
            <w:r w:rsidRPr="0045526D">
              <w:t>4</w:t>
            </w:r>
            <w:r w:rsidR="008B777C" w:rsidRPr="0045526D">
              <w:t>50</w:t>
            </w:r>
            <w:r w:rsidR="005D0B61" w:rsidRPr="0045526D">
              <w:t> 000,0</w:t>
            </w:r>
          </w:p>
        </w:tc>
      </w:tr>
    </w:tbl>
    <w:p w:rsidR="00BD6AFB" w:rsidRPr="00514799" w:rsidRDefault="00BD6AFB" w:rsidP="00BD6AFB">
      <w:pPr>
        <w:jc w:val="center"/>
        <w:rPr>
          <w:sz w:val="26"/>
          <w:szCs w:val="26"/>
          <w:highlight w:val="yellow"/>
        </w:rPr>
      </w:pPr>
    </w:p>
    <w:p w:rsidR="0084013E" w:rsidRPr="00373EDF" w:rsidRDefault="00BD6AFB" w:rsidP="00BD6AFB">
      <w:pPr>
        <w:jc w:val="center"/>
        <w:rPr>
          <w:sz w:val="2"/>
          <w:szCs w:val="2"/>
        </w:rPr>
      </w:pPr>
      <w:r w:rsidRPr="00373EDF">
        <w:rPr>
          <w:sz w:val="26"/>
          <w:szCs w:val="26"/>
        </w:rPr>
        <w:t>___________</w:t>
      </w:r>
    </w:p>
    <w:tbl>
      <w:tblPr>
        <w:tblpPr w:leftFromText="180" w:rightFromText="180" w:vertAnchor="text" w:tblpXSpec="righ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786"/>
      </w:tblGrid>
      <w:tr w:rsidR="009B02D5" w:rsidRPr="001F2D58" w:rsidTr="001729EA">
        <w:tc>
          <w:tcPr>
            <w:tcW w:w="4786" w:type="dxa"/>
          </w:tcPr>
          <w:p w:rsidR="00C50EB3" w:rsidRPr="001F2D58" w:rsidRDefault="00C50EB3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026210" w:rsidRPr="001F2D58" w:rsidRDefault="00026210" w:rsidP="001729EA">
            <w:pPr>
              <w:jc w:val="center"/>
            </w:pPr>
          </w:p>
          <w:p w:rsidR="00834B50" w:rsidRPr="001F2D58" w:rsidRDefault="00834B50" w:rsidP="001729EA">
            <w:pPr>
              <w:jc w:val="center"/>
            </w:pPr>
          </w:p>
          <w:p w:rsidR="009B02D5" w:rsidRPr="001F2D58" w:rsidRDefault="009B02D5" w:rsidP="001729EA">
            <w:pPr>
              <w:jc w:val="center"/>
            </w:pPr>
            <w:r w:rsidRPr="001F2D58">
              <w:t xml:space="preserve">ПРИЛОЖЕНИЕ </w:t>
            </w:r>
            <w:r w:rsidR="009D092B" w:rsidRPr="001F2D58">
              <w:t>6</w:t>
            </w:r>
            <w:r w:rsidRPr="001F2D58">
              <w:t xml:space="preserve"> </w:t>
            </w:r>
          </w:p>
          <w:p w:rsidR="009B02D5" w:rsidRPr="001F2D58" w:rsidRDefault="009B02D5" w:rsidP="001729EA">
            <w:pPr>
              <w:jc w:val="center"/>
            </w:pPr>
            <w:r w:rsidRPr="001F2D58">
              <w:t xml:space="preserve">к Закону Забайкальского края </w:t>
            </w:r>
          </w:p>
          <w:p w:rsidR="009B02D5" w:rsidRPr="001F2D58" w:rsidRDefault="00233D58" w:rsidP="001729EA">
            <w:pPr>
              <w:jc w:val="center"/>
            </w:pPr>
            <w:r w:rsidRPr="001F2D58">
              <w:t>«</w:t>
            </w:r>
            <w:r w:rsidR="00F43AD6" w:rsidRPr="001F2D58">
              <w:t>О бюджете т</w:t>
            </w:r>
            <w:r w:rsidR="009B02D5" w:rsidRPr="001F2D58">
              <w:t xml:space="preserve">ерриториального фонда </w:t>
            </w:r>
          </w:p>
          <w:p w:rsidR="009B02D5" w:rsidRPr="001F2D58" w:rsidRDefault="009B02D5" w:rsidP="001729EA">
            <w:pPr>
              <w:jc w:val="center"/>
            </w:pPr>
            <w:r w:rsidRPr="001F2D58">
              <w:t xml:space="preserve">обязательного медицинского страхования </w:t>
            </w:r>
          </w:p>
          <w:p w:rsidR="009B02D5" w:rsidRPr="001F2D58" w:rsidRDefault="009B02D5" w:rsidP="001729EA">
            <w:pPr>
              <w:jc w:val="center"/>
            </w:pPr>
            <w:r w:rsidRPr="001F2D58">
              <w:t>Заб</w:t>
            </w:r>
            <w:r w:rsidR="00F43AD6" w:rsidRPr="001F2D58">
              <w:t>айка</w:t>
            </w:r>
            <w:r w:rsidR="00437A47" w:rsidRPr="001F2D58">
              <w:t>льского кр</w:t>
            </w:r>
            <w:r w:rsidR="001F2D58" w:rsidRPr="001F2D58">
              <w:t>ая на 2025</w:t>
            </w:r>
            <w:r w:rsidRPr="001F2D58">
              <w:t xml:space="preserve"> год </w:t>
            </w:r>
          </w:p>
          <w:p w:rsidR="009B02D5" w:rsidRPr="001F2D58" w:rsidRDefault="009B02D5" w:rsidP="001729EA">
            <w:pPr>
              <w:jc w:val="center"/>
              <w:rPr>
                <w:sz w:val="28"/>
                <w:szCs w:val="28"/>
              </w:rPr>
            </w:pPr>
            <w:r w:rsidRPr="001F2D58">
              <w:t>и плановый период 20</w:t>
            </w:r>
            <w:r w:rsidR="001F2D58" w:rsidRPr="001F2D58">
              <w:t>26</w:t>
            </w:r>
            <w:r w:rsidRPr="001F2D58">
              <w:t xml:space="preserve"> и 20</w:t>
            </w:r>
            <w:r w:rsidR="00C5119B" w:rsidRPr="001F2D58">
              <w:t>2</w:t>
            </w:r>
            <w:r w:rsidR="001F2D58" w:rsidRPr="001F2D58">
              <w:t>7</w:t>
            </w:r>
            <w:r w:rsidRPr="001F2D58">
              <w:t xml:space="preserve"> годов</w:t>
            </w:r>
            <w:r w:rsidR="00233D58" w:rsidRPr="001F2D58">
              <w:t>»</w:t>
            </w:r>
          </w:p>
        </w:tc>
      </w:tr>
    </w:tbl>
    <w:p w:rsidR="00ED5419" w:rsidRPr="001F2D58" w:rsidRDefault="00ED5419" w:rsidP="00ED5419">
      <w:pPr>
        <w:pStyle w:val="a9"/>
        <w:jc w:val="center"/>
      </w:pPr>
    </w:p>
    <w:p w:rsidR="001729EA" w:rsidRPr="001F2D58" w:rsidRDefault="001729EA" w:rsidP="009B02D5">
      <w:pPr>
        <w:spacing w:before="480" w:after="120"/>
        <w:jc w:val="center"/>
        <w:rPr>
          <w:b/>
          <w:sz w:val="28"/>
          <w:szCs w:val="28"/>
        </w:rPr>
      </w:pPr>
    </w:p>
    <w:p w:rsidR="00B614E8" w:rsidRPr="001F2D58" w:rsidRDefault="00B614E8" w:rsidP="009B02D5">
      <w:pPr>
        <w:spacing w:before="480" w:after="120"/>
        <w:jc w:val="center"/>
        <w:rPr>
          <w:b/>
          <w:sz w:val="28"/>
          <w:szCs w:val="28"/>
        </w:rPr>
      </w:pPr>
    </w:p>
    <w:p w:rsidR="0084013E" w:rsidRPr="001F2D58" w:rsidRDefault="0084013E" w:rsidP="009B02D5">
      <w:pPr>
        <w:spacing w:before="480" w:after="120"/>
        <w:jc w:val="center"/>
        <w:rPr>
          <w:b/>
          <w:sz w:val="28"/>
          <w:szCs w:val="28"/>
        </w:rPr>
      </w:pPr>
      <w:r w:rsidRPr="001F2D58">
        <w:rPr>
          <w:b/>
          <w:sz w:val="28"/>
          <w:szCs w:val="28"/>
        </w:rPr>
        <w:t>Объем межбюджетных трансфертов, получаем</w:t>
      </w:r>
      <w:r w:rsidR="005A5B30" w:rsidRPr="001F2D58">
        <w:rPr>
          <w:b/>
          <w:sz w:val="28"/>
          <w:szCs w:val="28"/>
        </w:rPr>
        <w:t>ы</w:t>
      </w:r>
      <w:r w:rsidR="0000641C" w:rsidRPr="001F2D58">
        <w:rPr>
          <w:b/>
          <w:sz w:val="28"/>
          <w:szCs w:val="28"/>
        </w:rPr>
        <w:t xml:space="preserve">х территориальным фондом обязательного медицинского страхования Забайкальского края </w:t>
      </w:r>
      <w:r w:rsidR="00FE57C2" w:rsidRPr="001F2D58">
        <w:rPr>
          <w:b/>
          <w:sz w:val="28"/>
          <w:szCs w:val="28"/>
        </w:rPr>
        <w:t>в плановом п</w:t>
      </w:r>
      <w:r w:rsidR="001F2D58" w:rsidRPr="001F2D58">
        <w:rPr>
          <w:b/>
          <w:sz w:val="28"/>
          <w:szCs w:val="28"/>
        </w:rPr>
        <w:t>ериоде 2026</w:t>
      </w:r>
      <w:r w:rsidRPr="001F2D58">
        <w:rPr>
          <w:b/>
          <w:sz w:val="28"/>
          <w:szCs w:val="28"/>
        </w:rPr>
        <w:t xml:space="preserve"> и 20</w:t>
      </w:r>
      <w:r w:rsidR="00C5119B" w:rsidRPr="001F2D58">
        <w:rPr>
          <w:b/>
          <w:sz w:val="28"/>
          <w:szCs w:val="28"/>
        </w:rPr>
        <w:t>2</w:t>
      </w:r>
      <w:r w:rsidR="001F2D58" w:rsidRPr="001F2D58">
        <w:rPr>
          <w:b/>
          <w:sz w:val="28"/>
          <w:szCs w:val="28"/>
        </w:rPr>
        <w:t>7</w:t>
      </w:r>
      <w:r w:rsidRPr="001F2D58">
        <w:rPr>
          <w:b/>
          <w:sz w:val="28"/>
          <w:szCs w:val="28"/>
        </w:rPr>
        <w:t xml:space="preserve"> годов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0"/>
        <w:gridCol w:w="1941"/>
        <w:gridCol w:w="1941"/>
      </w:tblGrid>
      <w:tr w:rsidR="0084013E" w:rsidRPr="001F2D58" w:rsidTr="009B02D5">
        <w:trPr>
          <w:trHeight w:val="443"/>
        </w:trPr>
        <w:tc>
          <w:tcPr>
            <w:tcW w:w="5760" w:type="dxa"/>
            <w:vMerge w:val="restart"/>
            <w:vAlign w:val="center"/>
          </w:tcPr>
          <w:p w:rsidR="0084013E" w:rsidRPr="001F2D58" w:rsidRDefault="0084013E" w:rsidP="0084013E">
            <w:pPr>
              <w:jc w:val="center"/>
            </w:pPr>
            <w:r w:rsidRPr="001F2D58">
              <w:t>Наименование межбюджетных трансфертов</w:t>
            </w:r>
          </w:p>
        </w:tc>
        <w:tc>
          <w:tcPr>
            <w:tcW w:w="3882" w:type="dxa"/>
            <w:gridSpan w:val="2"/>
            <w:vAlign w:val="center"/>
          </w:tcPr>
          <w:p w:rsidR="0084013E" w:rsidRPr="001F2D58" w:rsidRDefault="0010030C" w:rsidP="0084013E">
            <w:pPr>
              <w:jc w:val="center"/>
            </w:pPr>
            <w:r w:rsidRPr="001F2D58">
              <w:t>Сумма (тыс. рублей)</w:t>
            </w:r>
          </w:p>
        </w:tc>
      </w:tr>
      <w:tr w:rsidR="0084013E" w:rsidRPr="001F2D58" w:rsidTr="009B02D5">
        <w:trPr>
          <w:trHeight w:val="546"/>
        </w:trPr>
        <w:tc>
          <w:tcPr>
            <w:tcW w:w="5760" w:type="dxa"/>
            <w:vMerge/>
          </w:tcPr>
          <w:p w:rsidR="0084013E" w:rsidRPr="001F2D58" w:rsidRDefault="0084013E" w:rsidP="0084013E"/>
        </w:tc>
        <w:tc>
          <w:tcPr>
            <w:tcW w:w="1941" w:type="dxa"/>
            <w:vAlign w:val="center"/>
          </w:tcPr>
          <w:p w:rsidR="0084013E" w:rsidRPr="001F2D58" w:rsidRDefault="0084013E" w:rsidP="005A5B30">
            <w:pPr>
              <w:jc w:val="center"/>
            </w:pPr>
            <w:r w:rsidRPr="001F2D58">
              <w:t>20</w:t>
            </w:r>
            <w:r w:rsidR="00F43AD6" w:rsidRPr="001F2D58">
              <w:t>2</w:t>
            </w:r>
            <w:r w:rsidR="001F2D58" w:rsidRPr="001F2D58">
              <w:rPr>
                <w:lang w:val="en-US"/>
              </w:rPr>
              <w:t>6</w:t>
            </w:r>
            <w:r w:rsidRPr="001F2D58">
              <w:t xml:space="preserve"> год</w:t>
            </w:r>
          </w:p>
        </w:tc>
        <w:tc>
          <w:tcPr>
            <w:tcW w:w="1941" w:type="dxa"/>
            <w:vAlign w:val="center"/>
          </w:tcPr>
          <w:p w:rsidR="0084013E" w:rsidRPr="001F2D58" w:rsidRDefault="0084013E" w:rsidP="005A5B30">
            <w:pPr>
              <w:jc w:val="center"/>
            </w:pPr>
            <w:r w:rsidRPr="001F2D58">
              <w:t>20</w:t>
            </w:r>
            <w:r w:rsidR="00C5119B" w:rsidRPr="001F2D58">
              <w:t>2</w:t>
            </w:r>
            <w:r w:rsidR="001F2D58" w:rsidRPr="001F2D58">
              <w:rPr>
                <w:lang w:val="en-US"/>
              </w:rPr>
              <w:t>7</w:t>
            </w:r>
            <w:r w:rsidRPr="001F2D58">
              <w:t xml:space="preserve"> год</w:t>
            </w:r>
          </w:p>
        </w:tc>
      </w:tr>
      <w:tr w:rsidR="0084013E" w:rsidRPr="00514799" w:rsidTr="009B02D5">
        <w:tc>
          <w:tcPr>
            <w:tcW w:w="5760" w:type="dxa"/>
          </w:tcPr>
          <w:p w:rsidR="0084013E" w:rsidRPr="00E63D8E" w:rsidRDefault="0084013E" w:rsidP="009B02D5">
            <w:pPr>
              <w:jc w:val="both"/>
              <w:rPr>
                <w:b/>
              </w:rPr>
            </w:pPr>
            <w:r w:rsidRPr="00E63D8E">
              <w:rPr>
                <w:b/>
              </w:rPr>
              <w:t xml:space="preserve">Межбюджетные трансферты, всего </w:t>
            </w:r>
          </w:p>
        </w:tc>
        <w:tc>
          <w:tcPr>
            <w:tcW w:w="1941" w:type="dxa"/>
          </w:tcPr>
          <w:p w:rsidR="0084013E" w:rsidRPr="00373EDF" w:rsidRDefault="00373EDF" w:rsidP="0084013E">
            <w:pPr>
              <w:jc w:val="center"/>
            </w:pPr>
            <w:r w:rsidRPr="00373EDF">
              <w:t>32 673 562,3</w:t>
            </w:r>
          </w:p>
        </w:tc>
        <w:tc>
          <w:tcPr>
            <w:tcW w:w="1941" w:type="dxa"/>
          </w:tcPr>
          <w:p w:rsidR="0084013E" w:rsidRPr="00373EDF" w:rsidRDefault="00373EDF" w:rsidP="0084013E">
            <w:pPr>
              <w:jc w:val="center"/>
            </w:pPr>
            <w:r w:rsidRPr="00373EDF">
              <w:t>34 877 298,3</w:t>
            </w:r>
          </w:p>
        </w:tc>
      </w:tr>
      <w:tr w:rsidR="0084013E" w:rsidRPr="00514799" w:rsidTr="009B02D5">
        <w:tc>
          <w:tcPr>
            <w:tcW w:w="5760" w:type="dxa"/>
          </w:tcPr>
          <w:p w:rsidR="0084013E" w:rsidRPr="00373EDF" w:rsidRDefault="0084013E" w:rsidP="009B02D5">
            <w:pPr>
              <w:jc w:val="both"/>
            </w:pPr>
            <w:r w:rsidRPr="00373EDF">
              <w:t>Межбюджетные трансферты, получаемые из Федерального фонда обязательного медицинского страх</w:t>
            </w:r>
            <w:r w:rsidRPr="00373EDF">
              <w:t>о</w:t>
            </w:r>
            <w:r w:rsidRPr="00373EDF">
              <w:t>вания, всего</w:t>
            </w:r>
            <w:r w:rsidR="009B02D5" w:rsidRPr="00373EDF">
              <w:t>,</w:t>
            </w:r>
          </w:p>
          <w:p w:rsidR="0084013E" w:rsidRPr="00373EDF" w:rsidRDefault="0084013E" w:rsidP="009B02D5">
            <w:pPr>
              <w:jc w:val="both"/>
            </w:pPr>
            <w:r w:rsidRPr="00373EDF">
              <w:t>в том числе:</w:t>
            </w:r>
          </w:p>
        </w:tc>
        <w:tc>
          <w:tcPr>
            <w:tcW w:w="1941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5D0B61" w:rsidP="0084013E">
            <w:pPr>
              <w:jc w:val="center"/>
            </w:pPr>
          </w:p>
          <w:p w:rsidR="00FB1623" w:rsidRPr="00373EDF" w:rsidRDefault="00FB1623" w:rsidP="0084013E">
            <w:pPr>
              <w:jc w:val="center"/>
            </w:pPr>
          </w:p>
          <w:p w:rsidR="0084013E" w:rsidRPr="00373EDF" w:rsidRDefault="00373EDF" w:rsidP="0084013E">
            <w:pPr>
              <w:jc w:val="center"/>
            </w:pPr>
            <w:r w:rsidRPr="00373EDF">
              <w:t>32 223 562,3</w:t>
            </w:r>
          </w:p>
        </w:tc>
        <w:tc>
          <w:tcPr>
            <w:tcW w:w="1941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5D0B61" w:rsidP="0084013E">
            <w:pPr>
              <w:jc w:val="center"/>
            </w:pPr>
          </w:p>
          <w:p w:rsidR="00286AF3" w:rsidRPr="00373EDF" w:rsidRDefault="00286AF3" w:rsidP="0084013E">
            <w:pPr>
              <w:jc w:val="center"/>
            </w:pPr>
          </w:p>
          <w:p w:rsidR="0084013E" w:rsidRPr="00373EDF" w:rsidRDefault="00373EDF" w:rsidP="00764271">
            <w:pPr>
              <w:jc w:val="center"/>
            </w:pPr>
            <w:r w:rsidRPr="00373EDF">
              <w:t>34 427 298,3</w:t>
            </w:r>
          </w:p>
        </w:tc>
      </w:tr>
      <w:tr w:rsidR="006B60DA" w:rsidRPr="00514799" w:rsidTr="005A7372">
        <w:tc>
          <w:tcPr>
            <w:tcW w:w="5760" w:type="dxa"/>
          </w:tcPr>
          <w:p w:rsidR="006B60DA" w:rsidRPr="00373EDF" w:rsidRDefault="006B60DA" w:rsidP="009B02D5">
            <w:pPr>
              <w:jc w:val="both"/>
            </w:pPr>
            <w:r w:rsidRPr="00373EDF">
              <w:t>выполнение территориальной программы обязател</w:t>
            </w:r>
            <w:r w:rsidRPr="00373EDF">
              <w:t>ь</w:t>
            </w:r>
            <w:r w:rsidRPr="00373EDF">
              <w:t>ного медицинского страхования в рамках базовой программы обязательного медицинского страхования</w:t>
            </w:r>
          </w:p>
        </w:tc>
        <w:tc>
          <w:tcPr>
            <w:tcW w:w="1941" w:type="dxa"/>
            <w:vAlign w:val="bottom"/>
          </w:tcPr>
          <w:p w:rsidR="006B60DA" w:rsidRPr="00373EDF" w:rsidRDefault="00373EDF" w:rsidP="003601A4">
            <w:pPr>
              <w:jc w:val="center"/>
            </w:pPr>
            <w:r w:rsidRPr="00373EDF">
              <w:t>32 223 562,3</w:t>
            </w:r>
          </w:p>
        </w:tc>
        <w:tc>
          <w:tcPr>
            <w:tcW w:w="1941" w:type="dxa"/>
            <w:vAlign w:val="bottom"/>
          </w:tcPr>
          <w:p w:rsidR="006B60DA" w:rsidRPr="00373EDF" w:rsidRDefault="00373EDF" w:rsidP="003601A4">
            <w:pPr>
              <w:jc w:val="center"/>
              <w:rPr>
                <w:lang w:val="en-US"/>
              </w:rPr>
            </w:pPr>
            <w:r w:rsidRPr="00373EDF">
              <w:t>34 427 298,3</w:t>
            </w:r>
          </w:p>
        </w:tc>
      </w:tr>
      <w:tr w:rsidR="005D0B61" w:rsidRPr="00514799" w:rsidTr="009B02D5">
        <w:tc>
          <w:tcPr>
            <w:tcW w:w="5760" w:type="dxa"/>
          </w:tcPr>
          <w:p w:rsidR="005D0B61" w:rsidRPr="00373EDF" w:rsidRDefault="005D0B61" w:rsidP="009B02D5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373EDF">
              <w:rPr>
                <w:rFonts w:ascii="Times New Roman" w:hAnsi="Times New Roman"/>
                <w:szCs w:val="24"/>
              </w:rPr>
              <w:t>Прочие межбюджетные трансферты, всего,</w:t>
            </w:r>
          </w:p>
          <w:p w:rsidR="005D0B61" w:rsidRPr="00373EDF" w:rsidRDefault="005D0B61" w:rsidP="009B02D5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373EDF">
              <w:rPr>
                <w:rFonts w:ascii="Times New Roman" w:hAnsi="Times New Roman"/>
                <w:szCs w:val="24"/>
              </w:rPr>
              <w:t>в том числе:</w:t>
            </w:r>
          </w:p>
        </w:tc>
        <w:tc>
          <w:tcPr>
            <w:tcW w:w="1941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373EDF" w:rsidP="0084013E">
            <w:pPr>
              <w:jc w:val="center"/>
            </w:pPr>
            <w:r w:rsidRPr="00373EDF">
              <w:t>4</w:t>
            </w:r>
            <w:r w:rsidR="008B777C" w:rsidRPr="00373EDF">
              <w:t>50 000,0</w:t>
            </w:r>
          </w:p>
        </w:tc>
        <w:tc>
          <w:tcPr>
            <w:tcW w:w="1941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373EDF" w:rsidP="000173B2">
            <w:pPr>
              <w:jc w:val="center"/>
            </w:pPr>
            <w:r w:rsidRPr="00373EDF">
              <w:t>4</w:t>
            </w:r>
            <w:r w:rsidR="008B777C" w:rsidRPr="00373EDF">
              <w:t>50 000,0</w:t>
            </w:r>
          </w:p>
        </w:tc>
      </w:tr>
      <w:tr w:rsidR="005D0B61" w:rsidRPr="00514799" w:rsidTr="009B02D5">
        <w:tc>
          <w:tcPr>
            <w:tcW w:w="5760" w:type="dxa"/>
          </w:tcPr>
          <w:p w:rsidR="005D0B61" w:rsidRPr="00373EDF" w:rsidRDefault="005D0B61" w:rsidP="009B02D5">
            <w:pPr>
              <w:pStyle w:val="af0"/>
              <w:tabs>
                <w:tab w:val="left" w:pos="1080"/>
              </w:tabs>
              <w:overflowPunct/>
              <w:autoSpaceDE/>
              <w:autoSpaceDN/>
              <w:adjustRightInd/>
              <w:ind w:left="0"/>
              <w:jc w:val="both"/>
              <w:rPr>
                <w:rFonts w:ascii="Times New Roman" w:hAnsi="Times New Roman"/>
                <w:szCs w:val="24"/>
              </w:rPr>
            </w:pPr>
            <w:r w:rsidRPr="00373EDF">
              <w:rPr>
                <w:rFonts w:ascii="Times New Roman" w:hAnsi="Times New Roman"/>
                <w:szCs w:val="24"/>
              </w:rPr>
              <w:t>прочие межбюджетные трансферты, передаваемые бюджетам территориальных фондов обяз</w:t>
            </w:r>
            <w:r w:rsidRPr="00373EDF">
              <w:rPr>
                <w:rFonts w:ascii="Times New Roman" w:hAnsi="Times New Roman"/>
                <w:szCs w:val="24"/>
              </w:rPr>
              <w:t>а</w:t>
            </w:r>
            <w:r w:rsidRPr="00373EDF">
              <w:rPr>
                <w:rFonts w:ascii="Times New Roman" w:hAnsi="Times New Roman"/>
                <w:szCs w:val="24"/>
              </w:rPr>
              <w:t>тельного медицинского страхования</w:t>
            </w:r>
          </w:p>
        </w:tc>
        <w:tc>
          <w:tcPr>
            <w:tcW w:w="1941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5D0B61" w:rsidP="0084013E">
            <w:pPr>
              <w:jc w:val="center"/>
            </w:pPr>
          </w:p>
          <w:p w:rsidR="005D0B61" w:rsidRPr="00373EDF" w:rsidRDefault="00373EDF" w:rsidP="0084013E">
            <w:pPr>
              <w:jc w:val="center"/>
            </w:pPr>
            <w:r w:rsidRPr="00373EDF">
              <w:t>4</w:t>
            </w:r>
            <w:r w:rsidR="008B777C" w:rsidRPr="00373EDF">
              <w:t>50 000,0</w:t>
            </w:r>
          </w:p>
        </w:tc>
        <w:tc>
          <w:tcPr>
            <w:tcW w:w="1941" w:type="dxa"/>
          </w:tcPr>
          <w:p w:rsidR="005D0B61" w:rsidRPr="00373EDF" w:rsidRDefault="005D0B61" w:rsidP="0084013E">
            <w:pPr>
              <w:jc w:val="center"/>
            </w:pPr>
          </w:p>
          <w:p w:rsidR="005D0B61" w:rsidRPr="00373EDF" w:rsidRDefault="005D0B61" w:rsidP="0084013E">
            <w:pPr>
              <w:jc w:val="center"/>
            </w:pPr>
          </w:p>
          <w:p w:rsidR="005D0B61" w:rsidRPr="00373EDF" w:rsidRDefault="00373EDF" w:rsidP="000173B2">
            <w:pPr>
              <w:jc w:val="center"/>
            </w:pPr>
            <w:r w:rsidRPr="00373EDF">
              <w:t>4</w:t>
            </w:r>
            <w:r w:rsidR="008B777C" w:rsidRPr="00373EDF">
              <w:t>50 000,0</w:t>
            </w:r>
          </w:p>
        </w:tc>
      </w:tr>
    </w:tbl>
    <w:p w:rsidR="006365CD" w:rsidRPr="00514799" w:rsidRDefault="006365CD" w:rsidP="006365CD">
      <w:pPr>
        <w:jc w:val="center"/>
        <w:rPr>
          <w:sz w:val="26"/>
          <w:szCs w:val="26"/>
          <w:highlight w:val="yellow"/>
        </w:rPr>
      </w:pPr>
    </w:p>
    <w:p w:rsidR="006365CD" w:rsidRPr="008B777C" w:rsidRDefault="006365CD" w:rsidP="006365CD">
      <w:pPr>
        <w:jc w:val="center"/>
        <w:rPr>
          <w:sz w:val="2"/>
          <w:szCs w:val="2"/>
        </w:rPr>
      </w:pPr>
      <w:r w:rsidRPr="00373EDF">
        <w:rPr>
          <w:sz w:val="26"/>
          <w:szCs w:val="26"/>
        </w:rPr>
        <w:t>____________</w:t>
      </w:r>
    </w:p>
    <w:p w:rsidR="00001FEF" w:rsidRPr="009B02D5" w:rsidRDefault="00001FEF" w:rsidP="006365CD">
      <w:pPr>
        <w:spacing w:before="480"/>
        <w:jc w:val="center"/>
        <w:rPr>
          <w:sz w:val="26"/>
          <w:szCs w:val="26"/>
        </w:rPr>
      </w:pPr>
    </w:p>
    <w:sectPr w:rsidR="00001FEF" w:rsidRPr="009B02D5" w:rsidSect="00ED5419">
      <w:headerReference w:type="default" r:id="rId10"/>
      <w:footerReference w:type="even" r:id="rId11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90B2A" w:rsidRDefault="00290B2A">
      <w:r>
        <w:separator/>
      </w:r>
    </w:p>
  </w:endnote>
  <w:endnote w:type="continuationSeparator" w:id="0">
    <w:p w:rsidR="00290B2A" w:rsidRDefault="00290B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altName w:val="Times New Roman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altName w:val="Symbol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??????????????Ўм§А?§ЮЎм???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altName w:val="Tahoma"/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9EA" w:rsidRDefault="001729EA" w:rsidP="00961F2A">
    <w:pPr>
      <w:pStyle w:val="a4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729EA" w:rsidRDefault="001729EA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90B2A" w:rsidRDefault="00290B2A">
      <w:r>
        <w:separator/>
      </w:r>
    </w:p>
  </w:footnote>
  <w:footnote w:type="continuationSeparator" w:id="0">
    <w:p w:rsidR="00290B2A" w:rsidRDefault="00290B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5419" w:rsidRDefault="00ED5419">
    <w:pPr>
      <w:pStyle w:val="a9"/>
      <w:jc w:val="center"/>
    </w:pPr>
    <w:r>
      <w:fldChar w:fldCharType="begin"/>
    </w:r>
    <w:r>
      <w:instrText>PAGE   \* MERGEFORMAT</w:instrText>
    </w:r>
    <w:r>
      <w:fldChar w:fldCharType="separate"/>
    </w:r>
    <w:r w:rsidR="00EC5686">
      <w:rPr>
        <w:noProof/>
      </w:rPr>
      <w:t>15</w:t>
    </w:r>
    <w:r>
      <w:fldChar w:fldCharType="end"/>
    </w:r>
  </w:p>
  <w:p w:rsidR="001729EA" w:rsidRDefault="001729EA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4613E"/>
    <w:multiLevelType w:val="singleLevel"/>
    <w:tmpl w:val="C00C374A"/>
    <w:lvl w:ilvl="0">
      <w:start w:val="1"/>
      <w:numFmt w:val="decimal"/>
      <w:lvlText w:val="%1)"/>
      <w:legacy w:legacy="1" w:legacySpace="0" w:legacyIndent="293"/>
      <w:lvlJc w:val="left"/>
      <w:rPr>
        <w:rFonts w:ascii="Times New Roman" w:hAnsi="Times New Roman" w:cs="Times New Roman" w:hint="default"/>
      </w:rPr>
    </w:lvl>
  </w:abstractNum>
  <w:abstractNum w:abstractNumId="1">
    <w:nsid w:val="053D1E19"/>
    <w:multiLevelType w:val="singleLevel"/>
    <w:tmpl w:val="522486D8"/>
    <w:lvl w:ilvl="0">
      <w:start w:val="4"/>
      <w:numFmt w:val="decimal"/>
      <w:lvlText w:val="%1)"/>
      <w:legacy w:legacy="1" w:legacySpace="0" w:legacyIndent="420"/>
      <w:lvlJc w:val="left"/>
      <w:rPr>
        <w:rFonts w:ascii="Times New Roman" w:hAnsi="Times New Roman" w:cs="Times New Roman" w:hint="default"/>
        <w:b w:val="0"/>
      </w:rPr>
    </w:lvl>
  </w:abstractNum>
  <w:abstractNum w:abstractNumId="2">
    <w:nsid w:val="08001E3C"/>
    <w:multiLevelType w:val="hybridMultilevel"/>
    <w:tmpl w:val="BD0E51BA"/>
    <w:lvl w:ilvl="0" w:tplc="D56629B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102A3BFF"/>
    <w:multiLevelType w:val="hybridMultilevel"/>
    <w:tmpl w:val="EB98C910"/>
    <w:lvl w:ilvl="0" w:tplc="13309A7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144A03C7"/>
    <w:multiLevelType w:val="hybridMultilevel"/>
    <w:tmpl w:val="BCFEECDE"/>
    <w:lvl w:ilvl="0" w:tplc="BDF875DA">
      <w:start w:val="1"/>
      <w:numFmt w:val="decimal"/>
      <w:lvlText w:val="%1."/>
      <w:lvlJc w:val="left"/>
      <w:pPr>
        <w:ind w:left="136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14B75AC6"/>
    <w:multiLevelType w:val="hybridMultilevel"/>
    <w:tmpl w:val="6668315C"/>
    <w:lvl w:ilvl="0" w:tplc="6558595A">
      <w:start w:val="1"/>
      <w:numFmt w:val="decimal"/>
      <w:lvlText w:val="%1."/>
      <w:lvlJc w:val="left"/>
      <w:pPr>
        <w:tabs>
          <w:tab w:val="num" w:pos="1744"/>
        </w:tabs>
        <w:ind w:left="1744" w:hanging="10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6">
    <w:nsid w:val="15F81168"/>
    <w:multiLevelType w:val="hybridMultilevel"/>
    <w:tmpl w:val="BD0E51BA"/>
    <w:lvl w:ilvl="0" w:tplc="D56629B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>
    <w:nsid w:val="2D461F61"/>
    <w:multiLevelType w:val="hybridMultilevel"/>
    <w:tmpl w:val="E97A792E"/>
    <w:lvl w:ilvl="0" w:tplc="748ED93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0E8001C"/>
    <w:multiLevelType w:val="hybridMultilevel"/>
    <w:tmpl w:val="C4CA2E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1C24F9"/>
    <w:multiLevelType w:val="hybridMultilevel"/>
    <w:tmpl w:val="00A05226"/>
    <w:lvl w:ilvl="0" w:tplc="1BB41278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E6F5677"/>
    <w:multiLevelType w:val="hybridMultilevel"/>
    <w:tmpl w:val="F2C62EC6"/>
    <w:lvl w:ilvl="0" w:tplc="9B4EA3F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1">
    <w:nsid w:val="46CC5398"/>
    <w:multiLevelType w:val="hybridMultilevel"/>
    <w:tmpl w:val="36E2FB9E"/>
    <w:lvl w:ilvl="0" w:tplc="E22C71B2">
      <w:start w:val="1"/>
      <w:numFmt w:val="decimal"/>
      <w:lvlText w:val="%1)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2">
    <w:nsid w:val="46D87FE8"/>
    <w:multiLevelType w:val="singleLevel"/>
    <w:tmpl w:val="2BFE23D6"/>
    <w:lvl w:ilvl="0">
      <w:start w:val="1"/>
      <w:numFmt w:val="decimal"/>
      <w:lvlText w:val="%1)"/>
      <w:legacy w:legacy="1" w:legacySpace="0" w:legacyIndent="329"/>
      <w:lvlJc w:val="left"/>
      <w:rPr>
        <w:rFonts w:ascii="Times New Roman" w:eastAsia="Times New Roman" w:hAnsi="Times New Roman" w:cs="Times New Roman"/>
      </w:rPr>
    </w:lvl>
  </w:abstractNum>
  <w:abstractNum w:abstractNumId="13">
    <w:nsid w:val="57646BAF"/>
    <w:multiLevelType w:val="hybridMultilevel"/>
    <w:tmpl w:val="F782EE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5C253DCF"/>
    <w:multiLevelType w:val="hybridMultilevel"/>
    <w:tmpl w:val="718A3DA2"/>
    <w:lvl w:ilvl="0" w:tplc="0CB4D29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5">
    <w:nsid w:val="63015EDD"/>
    <w:multiLevelType w:val="hybridMultilevel"/>
    <w:tmpl w:val="CC0ED0C2"/>
    <w:lvl w:ilvl="0" w:tplc="C07CE5A6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6C9F5C1E"/>
    <w:multiLevelType w:val="hybridMultilevel"/>
    <w:tmpl w:val="17B26292"/>
    <w:lvl w:ilvl="0" w:tplc="EF6A5C9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>
    <w:nsid w:val="76696F56"/>
    <w:multiLevelType w:val="hybridMultilevel"/>
    <w:tmpl w:val="ADE6D4DC"/>
    <w:lvl w:ilvl="0" w:tplc="9ECA37DE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7BD57BD9"/>
    <w:multiLevelType w:val="hybridMultilevel"/>
    <w:tmpl w:val="773254E8"/>
    <w:lvl w:ilvl="0" w:tplc="E74C1224">
      <w:start w:val="1"/>
      <w:numFmt w:val="decimal"/>
      <w:lvlText w:val="%1."/>
      <w:lvlJc w:val="left"/>
      <w:pPr>
        <w:ind w:left="234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5"/>
  </w:num>
  <w:num w:numId="2">
    <w:abstractNumId w:val="0"/>
    <w:lvlOverride w:ilvl="0">
      <w:startOverride w:val="1"/>
    </w:lvlOverride>
  </w:num>
  <w:num w:numId="3">
    <w:abstractNumId w:val="12"/>
    <w:lvlOverride w:ilvl="0">
      <w:startOverride w:val="1"/>
    </w:lvlOverride>
  </w:num>
  <w:num w:numId="4">
    <w:abstractNumId w:val="1"/>
    <w:lvlOverride w:ilvl="0">
      <w:startOverride w:val="4"/>
    </w:lvlOverride>
  </w:num>
  <w:num w:numId="5">
    <w:abstractNumId w:val="10"/>
  </w:num>
  <w:num w:numId="6">
    <w:abstractNumId w:val="13"/>
  </w:num>
  <w:num w:numId="7">
    <w:abstractNumId w:val="18"/>
  </w:num>
  <w:num w:numId="8">
    <w:abstractNumId w:val="6"/>
  </w:num>
  <w:num w:numId="9">
    <w:abstractNumId w:val="2"/>
  </w:num>
  <w:num w:numId="10">
    <w:abstractNumId w:val="15"/>
  </w:num>
  <w:num w:numId="11">
    <w:abstractNumId w:val="16"/>
  </w:num>
  <w:num w:numId="12">
    <w:abstractNumId w:val="7"/>
  </w:num>
  <w:num w:numId="13">
    <w:abstractNumId w:val="9"/>
  </w:num>
  <w:num w:numId="14">
    <w:abstractNumId w:val="17"/>
  </w:num>
  <w:num w:numId="15">
    <w:abstractNumId w:val="14"/>
  </w:num>
  <w:num w:numId="16">
    <w:abstractNumId w:val="4"/>
  </w:num>
  <w:num w:numId="17">
    <w:abstractNumId w:val="11"/>
  </w:num>
  <w:num w:numId="18">
    <w:abstractNumId w:val="8"/>
  </w:num>
  <w:num w:numId="1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F11"/>
    <w:rsid w:val="00001EFD"/>
    <w:rsid w:val="00001FEF"/>
    <w:rsid w:val="00004268"/>
    <w:rsid w:val="0000641C"/>
    <w:rsid w:val="0001067A"/>
    <w:rsid w:val="00016A89"/>
    <w:rsid w:val="0001703F"/>
    <w:rsid w:val="000173B2"/>
    <w:rsid w:val="00017DF1"/>
    <w:rsid w:val="00017F0A"/>
    <w:rsid w:val="00026210"/>
    <w:rsid w:val="0003370C"/>
    <w:rsid w:val="00035DD9"/>
    <w:rsid w:val="00045FFB"/>
    <w:rsid w:val="00050F05"/>
    <w:rsid w:val="00053673"/>
    <w:rsid w:val="00063C47"/>
    <w:rsid w:val="00084319"/>
    <w:rsid w:val="00085BB4"/>
    <w:rsid w:val="00086A29"/>
    <w:rsid w:val="00090167"/>
    <w:rsid w:val="000903B8"/>
    <w:rsid w:val="00091C46"/>
    <w:rsid w:val="000A374B"/>
    <w:rsid w:val="000A4518"/>
    <w:rsid w:val="000B191D"/>
    <w:rsid w:val="000B4E19"/>
    <w:rsid w:val="000B6377"/>
    <w:rsid w:val="000C0004"/>
    <w:rsid w:val="000C3DB4"/>
    <w:rsid w:val="000C5F29"/>
    <w:rsid w:val="000D34C8"/>
    <w:rsid w:val="000D6CC0"/>
    <w:rsid w:val="000E11C5"/>
    <w:rsid w:val="0010030C"/>
    <w:rsid w:val="0010465F"/>
    <w:rsid w:val="00105F11"/>
    <w:rsid w:val="0011160E"/>
    <w:rsid w:val="00112D02"/>
    <w:rsid w:val="00113279"/>
    <w:rsid w:val="00116652"/>
    <w:rsid w:val="0011720D"/>
    <w:rsid w:val="001173EB"/>
    <w:rsid w:val="001178EA"/>
    <w:rsid w:val="001231FE"/>
    <w:rsid w:val="00123B23"/>
    <w:rsid w:val="00124005"/>
    <w:rsid w:val="00127194"/>
    <w:rsid w:val="00132843"/>
    <w:rsid w:val="001329F4"/>
    <w:rsid w:val="00132F19"/>
    <w:rsid w:val="00136716"/>
    <w:rsid w:val="0014180C"/>
    <w:rsid w:val="00143E98"/>
    <w:rsid w:val="00144CD7"/>
    <w:rsid w:val="00144FA4"/>
    <w:rsid w:val="00151A6F"/>
    <w:rsid w:val="00157428"/>
    <w:rsid w:val="0016645B"/>
    <w:rsid w:val="001729EA"/>
    <w:rsid w:val="001752D6"/>
    <w:rsid w:val="00176F25"/>
    <w:rsid w:val="001810DE"/>
    <w:rsid w:val="001A3369"/>
    <w:rsid w:val="001B005F"/>
    <w:rsid w:val="001B0B1A"/>
    <w:rsid w:val="001B19CB"/>
    <w:rsid w:val="001B3A62"/>
    <w:rsid w:val="001B7846"/>
    <w:rsid w:val="001D572D"/>
    <w:rsid w:val="001D7E0F"/>
    <w:rsid w:val="001E3985"/>
    <w:rsid w:val="001E3EB3"/>
    <w:rsid w:val="001E6646"/>
    <w:rsid w:val="001F11B6"/>
    <w:rsid w:val="001F2D58"/>
    <w:rsid w:val="001F3E7C"/>
    <w:rsid w:val="001F431D"/>
    <w:rsid w:val="001F70C1"/>
    <w:rsid w:val="001F7B98"/>
    <w:rsid w:val="00205212"/>
    <w:rsid w:val="00207F77"/>
    <w:rsid w:val="00210DC6"/>
    <w:rsid w:val="002118D7"/>
    <w:rsid w:val="002153B8"/>
    <w:rsid w:val="00216E47"/>
    <w:rsid w:val="00225D6A"/>
    <w:rsid w:val="002332F9"/>
    <w:rsid w:val="00233D58"/>
    <w:rsid w:val="00234311"/>
    <w:rsid w:val="002368E4"/>
    <w:rsid w:val="0024426C"/>
    <w:rsid w:val="002511C7"/>
    <w:rsid w:val="00272E12"/>
    <w:rsid w:val="00275D28"/>
    <w:rsid w:val="00276039"/>
    <w:rsid w:val="002864EF"/>
    <w:rsid w:val="00286AF3"/>
    <w:rsid w:val="00287DEC"/>
    <w:rsid w:val="00290B2A"/>
    <w:rsid w:val="00291EF6"/>
    <w:rsid w:val="00291F2F"/>
    <w:rsid w:val="00293BD7"/>
    <w:rsid w:val="00296E82"/>
    <w:rsid w:val="0029788F"/>
    <w:rsid w:val="00297A12"/>
    <w:rsid w:val="00297EB4"/>
    <w:rsid w:val="002A0371"/>
    <w:rsid w:val="002A4AD1"/>
    <w:rsid w:val="002B391A"/>
    <w:rsid w:val="002B3B76"/>
    <w:rsid w:val="002C0B69"/>
    <w:rsid w:val="002D79DA"/>
    <w:rsid w:val="002E531D"/>
    <w:rsid w:val="002E758E"/>
    <w:rsid w:val="002F2CFC"/>
    <w:rsid w:val="002F6266"/>
    <w:rsid w:val="002F66DD"/>
    <w:rsid w:val="002F6938"/>
    <w:rsid w:val="002F71F0"/>
    <w:rsid w:val="00303968"/>
    <w:rsid w:val="00305743"/>
    <w:rsid w:val="00311191"/>
    <w:rsid w:val="00316E01"/>
    <w:rsid w:val="00321F64"/>
    <w:rsid w:val="00323DB9"/>
    <w:rsid w:val="00325416"/>
    <w:rsid w:val="00325EB1"/>
    <w:rsid w:val="00325F7C"/>
    <w:rsid w:val="003301E9"/>
    <w:rsid w:val="00334CB5"/>
    <w:rsid w:val="00334D97"/>
    <w:rsid w:val="00340BCD"/>
    <w:rsid w:val="003411F6"/>
    <w:rsid w:val="003453DE"/>
    <w:rsid w:val="00346D1C"/>
    <w:rsid w:val="003505DD"/>
    <w:rsid w:val="0035308B"/>
    <w:rsid w:val="00354BF4"/>
    <w:rsid w:val="0035532B"/>
    <w:rsid w:val="00355D4F"/>
    <w:rsid w:val="00355DE6"/>
    <w:rsid w:val="003601A4"/>
    <w:rsid w:val="00360DCF"/>
    <w:rsid w:val="00361468"/>
    <w:rsid w:val="003708C0"/>
    <w:rsid w:val="00373EDF"/>
    <w:rsid w:val="003822C9"/>
    <w:rsid w:val="0038454D"/>
    <w:rsid w:val="00393016"/>
    <w:rsid w:val="003A426B"/>
    <w:rsid w:val="003A5A68"/>
    <w:rsid w:val="003B0598"/>
    <w:rsid w:val="003B7ADF"/>
    <w:rsid w:val="003C4234"/>
    <w:rsid w:val="003D5E05"/>
    <w:rsid w:val="003E0C0D"/>
    <w:rsid w:val="003E1DC8"/>
    <w:rsid w:val="003E7A6D"/>
    <w:rsid w:val="003F4513"/>
    <w:rsid w:val="003F7B7A"/>
    <w:rsid w:val="0040049F"/>
    <w:rsid w:val="00405584"/>
    <w:rsid w:val="00411833"/>
    <w:rsid w:val="00414C8D"/>
    <w:rsid w:val="00416CFF"/>
    <w:rsid w:val="00425177"/>
    <w:rsid w:val="00437A47"/>
    <w:rsid w:val="0044173A"/>
    <w:rsid w:val="00444677"/>
    <w:rsid w:val="004474DC"/>
    <w:rsid w:val="00450337"/>
    <w:rsid w:val="00450E49"/>
    <w:rsid w:val="0045391A"/>
    <w:rsid w:val="0045526D"/>
    <w:rsid w:val="00464D2B"/>
    <w:rsid w:val="0046581C"/>
    <w:rsid w:val="0046634C"/>
    <w:rsid w:val="00466EE8"/>
    <w:rsid w:val="0047045A"/>
    <w:rsid w:val="0047338E"/>
    <w:rsid w:val="0047666C"/>
    <w:rsid w:val="00480E7B"/>
    <w:rsid w:val="004823B5"/>
    <w:rsid w:val="00483C10"/>
    <w:rsid w:val="00483C9A"/>
    <w:rsid w:val="0048403E"/>
    <w:rsid w:val="00485B28"/>
    <w:rsid w:val="00487E05"/>
    <w:rsid w:val="00491E47"/>
    <w:rsid w:val="00496EEE"/>
    <w:rsid w:val="00497CEE"/>
    <w:rsid w:val="004A382B"/>
    <w:rsid w:val="004A60D9"/>
    <w:rsid w:val="004B49EC"/>
    <w:rsid w:val="004B5AC8"/>
    <w:rsid w:val="004C0010"/>
    <w:rsid w:val="004C699C"/>
    <w:rsid w:val="004D298A"/>
    <w:rsid w:val="004E3A94"/>
    <w:rsid w:val="004E3D97"/>
    <w:rsid w:val="004E65FD"/>
    <w:rsid w:val="004F5FCE"/>
    <w:rsid w:val="00500349"/>
    <w:rsid w:val="005117CD"/>
    <w:rsid w:val="00512FBA"/>
    <w:rsid w:val="00514799"/>
    <w:rsid w:val="005155B5"/>
    <w:rsid w:val="00516BD6"/>
    <w:rsid w:val="00520FF9"/>
    <w:rsid w:val="00521A79"/>
    <w:rsid w:val="0052442C"/>
    <w:rsid w:val="00525081"/>
    <w:rsid w:val="0052540D"/>
    <w:rsid w:val="0053157C"/>
    <w:rsid w:val="00531775"/>
    <w:rsid w:val="0053464C"/>
    <w:rsid w:val="005360A3"/>
    <w:rsid w:val="00537A93"/>
    <w:rsid w:val="0054004B"/>
    <w:rsid w:val="00540C20"/>
    <w:rsid w:val="005434B6"/>
    <w:rsid w:val="00547DEB"/>
    <w:rsid w:val="00551674"/>
    <w:rsid w:val="0055235F"/>
    <w:rsid w:val="00555B68"/>
    <w:rsid w:val="005649EF"/>
    <w:rsid w:val="00565634"/>
    <w:rsid w:val="0056669B"/>
    <w:rsid w:val="005676D2"/>
    <w:rsid w:val="0057194E"/>
    <w:rsid w:val="005739AE"/>
    <w:rsid w:val="005741D6"/>
    <w:rsid w:val="0057780C"/>
    <w:rsid w:val="00583255"/>
    <w:rsid w:val="00583B9E"/>
    <w:rsid w:val="005A3446"/>
    <w:rsid w:val="005A5B30"/>
    <w:rsid w:val="005A7372"/>
    <w:rsid w:val="005B3EDD"/>
    <w:rsid w:val="005B78F9"/>
    <w:rsid w:val="005C3063"/>
    <w:rsid w:val="005C36E4"/>
    <w:rsid w:val="005D0B61"/>
    <w:rsid w:val="005D159B"/>
    <w:rsid w:val="005D21EB"/>
    <w:rsid w:val="005D3AF5"/>
    <w:rsid w:val="005D6939"/>
    <w:rsid w:val="005D7AC1"/>
    <w:rsid w:val="005E25B8"/>
    <w:rsid w:val="005E7743"/>
    <w:rsid w:val="005F7AEA"/>
    <w:rsid w:val="00601826"/>
    <w:rsid w:val="00607A4F"/>
    <w:rsid w:val="00610A39"/>
    <w:rsid w:val="00611140"/>
    <w:rsid w:val="00611CF2"/>
    <w:rsid w:val="00617A1A"/>
    <w:rsid w:val="00621850"/>
    <w:rsid w:val="00622674"/>
    <w:rsid w:val="0062334B"/>
    <w:rsid w:val="00635320"/>
    <w:rsid w:val="006362D4"/>
    <w:rsid w:val="006365CD"/>
    <w:rsid w:val="0063797C"/>
    <w:rsid w:val="00640859"/>
    <w:rsid w:val="006445D5"/>
    <w:rsid w:val="00645490"/>
    <w:rsid w:val="00651474"/>
    <w:rsid w:val="00653219"/>
    <w:rsid w:val="00655E33"/>
    <w:rsid w:val="00657950"/>
    <w:rsid w:val="00672D7A"/>
    <w:rsid w:val="00677927"/>
    <w:rsid w:val="00677DAF"/>
    <w:rsid w:val="00680E9E"/>
    <w:rsid w:val="00683F9C"/>
    <w:rsid w:val="00685D96"/>
    <w:rsid w:val="0068627F"/>
    <w:rsid w:val="0069143B"/>
    <w:rsid w:val="00695259"/>
    <w:rsid w:val="006B0299"/>
    <w:rsid w:val="006B17AE"/>
    <w:rsid w:val="006B2D7A"/>
    <w:rsid w:val="006B5469"/>
    <w:rsid w:val="006B60DA"/>
    <w:rsid w:val="006C014A"/>
    <w:rsid w:val="006C169C"/>
    <w:rsid w:val="006D03FF"/>
    <w:rsid w:val="006D1C30"/>
    <w:rsid w:val="006D5697"/>
    <w:rsid w:val="006D727E"/>
    <w:rsid w:val="006E31E0"/>
    <w:rsid w:val="006E4020"/>
    <w:rsid w:val="006E49A6"/>
    <w:rsid w:val="006E5535"/>
    <w:rsid w:val="006E5D98"/>
    <w:rsid w:val="006E66D3"/>
    <w:rsid w:val="006F0355"/>
    <w:rsid w:val="006F2C73"/>
    <w:rsid w:val="006F450C"/>
    <w:rsid w:val="006F5D21"/>
    <w:rsid w:val="00701335"/>
    <w:rsid w:val="007027BC"/>
    <w:rsid w:val="0072099C"/>
    <w:rsid w:val="00725057"/>
    <w:rsid w:val="007307E6"/>
    <w:rsid w:val="007351A1"/>
    <w:rsid w:val="007354D4"/>
    <w:rsid w:val="00737ACC"/>
    <w:rsid w:val="0074316D"/>
    <w:rsid w:val="00747299"/>
    <w:rsid w:val="007510A7"/>
    <w:rsid w:val="0075494C"/>
    <w:rsid w:val="00760573"/>
    <w:rsid w:val="0076091E"/>
    <w:rsid w:val="00761FA8"/>
    <w:rsid w:val="00763936"/>
    <w:rsid w:val="00764271"/>
    <w:rsid w:val="00764AAE"/>
    <w:rsid w:val="00766C65"/>
    <w:rsid w:val="0077323D"/>
    <w:rsid w:val="007759E9"/>
    <w:rsid w:val="00777A7D"/>
    <w:rsid w:val="00781CCC"/>
    <w:rsid w:val="00782DF8"/>
    <w:rsid w:val="007869E9"/>
    <w:rsid w:val="0078772B"/>
    <w:rsid w:val="007A0A55"/>
    <w:rsid w:val="007A4837"/>
    <w:rsid w:val="007A6A58"/>
    <w:rsid w:val="007B5464"/>
    <w:rsid w:val="007B741B"/>
    <w:rsid w:val="007C2E30"/>
    <w:rsid w:val="007C3D7E"/>
    <w:rsid w:val="007D22BE"/>
    <w:rsid w:val="007E2176"/>
    <w:rsid w:val="007E4658"/>
    <w:rsid w:val="007E5752"/>
    <w:rsid w:val="007E69C3"/>
    <w:rsid w:val="007F122C"/>
    <w:rsid w:val="007F7CD5"/>
    <w:rsid w:val="00810CD0"/>
    <w:rsid w:val="00811BF5"/>
    <w:rsid w:val="00812DE3"/>
    <w:rsid w:val="008145C1"/>
    <w:rsid w:val="00821D72"/>
    <w:rsid w:val="008225F5"/>
    <w:rsid w:val="0082756D"/>
    <w:rsid w:val="0083163B"/>
    <w:rsid w:val="00832C80"/>
    <w:rsid w:val="008348C9"/>
    <w:rsid w:val="00834B50"/>
    <w:rsid w:val="0084013E"/>
    <w:rsid w:val="00840A79"/>
    <w:rsid w:val="00844C6E"/>
    <w:rsid w:val="00844C6F"/>
    <w:rsid w:val="00845968"/>
    <w:rsid w:val="00846200"/>
    <w:rsid w:val="00847E65"/>
    <w:rsid w:val="00851C5B"/>
    <w:rsid w:val="00856558"/>
    <w:rsid w:val="008606AF"/>
    <w:rsid w:val="0087101A"/>
    <w:rsid w:val="008729AD"/>
    <w:rsid w:val="00877971"/>
    <w:rsid w:val="00880183"/>
    <w:rsid w:val="00883308"/>
    <w:rsid w:val="008837F5"/>
    <w:rsid w:val="00884A48"/>
    <w:rsid w:val="00886580"/>
    <w:rsid w:val="0088786C"/>
    <w:rsid w:val="0089298B"/>
    <w:rsid w:val="008939FF"/>
    <w:rsid w:val="008A66A3"/>
    <w:rsid w:val="008B02C1"/>
    <w:rsid w:val="008B0F0C"/>
    <w:rsid w:val="008B1C3F"/>
    <w:rsid w:val="008B363F"/>
    <w:rsid w:val="008B7166"/>
    <w:rsid w:val="008B777C"/>
    <w:rsid w:val="008D3BCA"/>
    <w:rsid w:val="008D5448"/>
    <w:rsid w:val="008D7931"/>
    <w:rsid w:val="008E2B5B"/>
    <w:rsid w:val="00902BD3"/>
    <w:rsid w:val="00912B8A"/>
    <w:rsid w:val="009136D6"/>
    <w:rsid w:val="00913FFB"/>
    <w:rsid w:val="00913FFD"/>
    <w:rsid w:val="009168D6"/>
    <w:rsid w:val="00916BF4"/>
    <w:rsid w:val="00920740"/>
    <w:rsid w:val="009219DE"/>
    <w:rsid w:val="00925AC8"/>
    <w:rsid w:val="00930C54"/>
    <w:rsid w:val="00932A6B"/>
    <w:rsid w:val="00941D5B"/>
    <w:rsid w:val="009442F2"/>
    <w:rsid w:val="00947C9F"/>
    <w:rsid w:val="00954FFE"/>
    <w:rsid w:val="009570E3"/>
    <w:rsid w:val="00961F2A"/>
    <w:rsid w:val="009672D9"/>
    <w:rsid w:val="009703E7"/>
    <w:rsid w:val="00970F5B"/>
    <w:rsid w:val="00971874"/>
    <w:rsid w:val="009740ED"/>
    <w:rsid w:val="0097643E"/>
    <w:rsid w:val="00977B9B"/>
    <w:rsid w:val="00987F6C"/>
    <w:rsid w:val="00991FAC"/>
    <w:rsid w:val="009A1AF8"/>
    <w:rsid w:val="009A48F6"/>
    <w:rsid w:val="009A4F3F"/>
    <w:rsid w:val="009B02D5"/>
    <w:rsid w:val="009B04B4"/>
    <w:rsid w:val="009B0EEF"/>
    <w:rsid w:val="009B1482"/>
    <w:rsid w:val="009B2A8F"/>
    <w:rsid w:val="009C0EE5"/>
    <w:rsid w:val="009C5F6D"/>
    <w:rsid w:val="009D092B"/>
    <w:rsid w:val="009D09D4"/>
    <w:rsid w:val="009D0F8D"/>
    <w:rsid w:val="009D145E"/>
    <w:rsid w:val="009D2231"/>
    <w:rsid w:val="009D4E10"/>
    <w:rsid w:val="009E3BDD"/>
    <w:rsid w:val="009E415D"/>
    <w:rsid w:val="009E7C6B"/>
    <w:rsid w:val="009F4CCD"/>
    <w:rsid w:val="00A02057"/>
    <w:rsid w:val="00A02AF8"/>
    <w:rsid w:val="00A077AA"/>
    <w:rsid w:val="00A07F6C"/>
    <w:rsid w:val="00A11845"/>
    <w:rsid w:val="00A172B9"/>
    <w:rsid w:val="00A2208B"/>
    <w:rsid w:val="00A22FC7"/>
    <w:rsid w:val="00A24D74"/>
    <w:rsid w:val="00A27499"/>
    <w:rsid w:val="00A319FB"/>
    <w:rsid w:val="00A330F6"/>
    <w:rsid w:val="00A3502A"/>
    <w:rsid w:val="00A379D5"/>
    <w:rsid w:val="00A4021E"/>
    <w:rsid w:val="00A422D8"/>
    <w:rsid w:val="00A44B5E"/>
    <w:rsid w:val="00A454E0"/>
    <w:rsid w:val="00A54B62"/>
    <w:rsid w:val="00A56312"/>
    <w:rsid w:val="00A60FCC"/>
    <w:rsid w:val="00A60FEC"/>
    <w:rsid w:val="00A633D9"/>
    <w:rsid w:val="00A653DE"/>
    <w:rsid w:val="00A66319"/>
    <w:rsid w:val="00A66881"/>
    <w:rsid w:val="00A7214E"/>
    <w:rsid w:val="00A76A97"/>
    <w:rsid w:val="00A8009B"/>
    <w:rsid w:val="00A80FC0"/>
    <w:rsid w:val="00A847F6"/>
    <w:rsid w:val="00A879F0"/>
    <w:rsid w:val="00A90CA4"/>
    <w:rsid w:val="00A91FC1"/>
    <w:rsid w:val="00AA13E9"/>
    <w:rsid w:val="00AA2F50"/>
    <w:rsid w:val="00AA5E51"/>
    <w:rsid w:val="00AB22AC"/>
    <w:rsid w:val="00AB3EF3"/>
    <w:rsid w:val="00AC11F4"/>
    <w:rsid w:val="00AD0869"/>
    <w:rsid w:val="00AE0E0F"/>
    <w:rsid w:val="00AE5518"/>
    <w:rsid w:val="00AF07C3"/>
    <w:rsid w:val="00AF1A95"/>
    <w:rsid w:val="00AF572C"/>
    <w:rsid w:val="00B04C42"/>
    <w:rsid w:val="00B068EB"/>
    <w:rsid w:val="00B10B3E"/>
    <w:rsid w:val="00B233DD"/>
    <w:rsid w:val="00B311F8"/>
    <w:rsid w:val="00B52D12"/>
    <w:rsid w:val="00B55050"/>
    <w:rsid w:val="00B614E8"/>
    <w:rsid w:val="00B63B39"/>
    <w:rsid w:val="00B65A4F"/>
    <w:rsid w:val="00B662D1"/>
    <w:rsid w:val="00B70C6B"/>
    <w:rsid w:val="00B70D6E"/>
    <w:rsid w:val="00B732C8"/>
    <w:rsid w:val="00B73EFD"/>
    <w:rsid w:val="00B823B9"/>
    <w:rsid w:val="00B87DBA"/>
    <w:rsid w:val="00B95953"/>
    <w:rsid w:val="00B97390"/>
    <w:rsid w:val="00BA0595"/>
    <w:rsid w:val="00BA2B3F"/>
    <w:rsid w:val="00BB223C"/>
    <w:rsid w:val="00BB513C"/>
    <w:rsid w:val="00BB5918"/>
    <w:rsid w:val="00BB7C18"/>
    <w:rsid w:val="00BC06FA"/>
    <w:rsid w:val="00BC095A"/>
    <w:rsid w:val="00BC27BB"/>
    <w:rsid w:val="00BD40CA"/>
    <w:rsid w:val="00BD49DF"/>
    <w:rsid w:val="00BD6AFB"/>
    <w:rsid w:val="00BE386E"/>
    <w:rsid w:val="00BF5F9E"/>
    <w:rsid w:val="00BF605D"/>
    <w:rsid w:val="00BF72C3"/>
    <w:rsid w:val="00BF7CD2"/>
    <w:rsid w:val="00C006B9"/>
    <w:rsid w:val="00C10A8D"/>
    <w:rsid w:val="00C1139F"/>
    <w:rsid w:val="00C14CE8"/>
    <w:rsid w:val="00C1584E"/>
    <w:rsid w:val="00C16690"/>
    <w:rsid w:val="00C172CE"/>
    <w:rsid w:val="00C17B9D"/>
    <w:rsid w:val="00C2035C"/>
    <w:rsid w:val="00C25412"/>
    <w:rsid w:val="00C279F5"/>
    <w:rsid w:val="00C32848"/>
    <w:rsid w:val="00C33885"/>
    <w:rsid w:val="00C376B3"/>
    <w:rsid w:val="00C4094D"/>
    <w:rsid w:val="00C41DAC"/>
    <w:rsid w:val="00C42EE9"/>
    <w:rsid w:val="00C4421A"/>
    <w:rsid w:val="00C4554E"/>
    <w:rsid w:val="00C5096B"/>
    <w:rsid w:val="00C50EB3"/>
    <w:rsid w:val="00C5119B"/>
    <w:rsid w:val="00C53732"/>
    <w:rsid w:val="00C63A94"/>
    <w:rsid w:val="00C64B0C"/>
    <w:rsid w:val="00C67F45"/>
    <w:rsid w:val="00C7180F"/>
    <w:rsid w:val="00C828F1"/>
    <w:rsid w:val="00C84A11"/>
    <w:rsid w:val="00C95E5D"/>
    <w:rsid w:val="00CB126C"/>
    <w:rsid w:val="00CB2632"/>
    <w:rsid w:val="00CB499A"/>
    <w:rsid w:val="00CB629B"/>
    <w:rsid w:val="00CD6775"/>
    <w:rsid w:val="00CE238C"/>
    <w:rsid w:val="00CE3122"/>
    <w:rsid w:val="00CE5012"/>
    <w:rsid w:val="00CF071E"/>
    <w:rsid w:val="00CF150B"/>
    <w:rsid w:val="00CF4239"/>
    <w:rsid w:val="00CF4EF4"/>
    <w:rsid w:val="00D02B34"/>
    <w:rsid w:val="00D03E6B"/>
    <w:rsid w:val="00D04242"/>
    <w:rsid w:val="00D05817"/>
    <w:rsid w:val="00D1309E"/>
    <w:rsid w:val="00D32DF0"/>
    <w:rsid w:val="00D3670B"/>
    <w:rsid w:val="00D37404"/>
    <w:rsid w:val="00D41780"/>
    <w:rsid w:val="00D50547"/>
    <w:rsid w:val="00D54548"/>
    <w:rsid w:val="00D572ED"/>
    <w:rsid w:val="00D5764D"/>
    <w:rsid w:val="00D66B1F"/>
    <w:rsid w:val="00D7036D"/>
    <w:rsid w:val="00D75DAB"/>
    <w:rsid w:val="00D77316"/>
    <w:rsid w:val="00D837B5"/>
    <w:rsid w:val="00D84551"/>
    <w:rsid w:val="00D93619"/>
    <w:rsid w:val="00D978EF"/>
    <w:rsid w:val="00DA7B92"/>
    <w:rsid w:val="00DB124F"/>
    <w:rsid w:val="00DB28D7"/>
    <w:rsid w:val="00DB5F01"/>
    <w:rsid w:val="00DB6376"/>
    <w:rsid w:val="00DC0B5A"/>
    <w:rsid w:val="00DE3308"/>
    <w:rsid w:val="00DE35BD"/>
    <w:rsid w:val="00DE4645"/>
    <w:rsid w:val="00DE48B4"/>
    <w:rsid w:val="00DE4C61"/>
    <w:rsid w:val="00DE628F"/>
    <w:rsid w:val="00DF2089"/>
    <w:rsid w:val="00DF2BE0"/>
    <w:rsid w:val="00DF409E"/>
    <w:rsid w:val="00DF6520"/>
    <w:rsid w:val="00E0328B"/>
    <w:rsid w:val="00E040FC"/>
    <w:rsid w:val="00E12E13"/>
    <w:rsid w:val="00E14A03"/>
    <w:rsid w:val="00E37E99"/>
    <w:rsid w:val="00E40AFC"/>
    <w:rsid w:val="00E473D7"/>
    <w:rsid w:val="00E53497"/>
    <w:rsid w:val="00E56053"/>
    <w:rsid w:val="00E567ED"/>
    <w:rsid w:val="00E6001C"/>
    <w:rsid w:val="00E61357"/>
    <w:rsid w:val="00E6368D"/>
    <w:rsid w:val="00E63D8E"/>
    <w:rsid w:val="00E7442A"/>
    <w:rsid w:val="00E82E53"/>
    <w:rsid w:val="00E832CB"/>
    <w:rsid w:val="00E83D9E"/>
    <w:rsid w:val="00E84FBA"/>
    <w:rsid w:val="00E85583"/>
    <w:rsid w:val="00E85F49"/>
    <w:rsid w:val="00E93AD5"/>
    <w:rsid w:val="00EA187F"/>
    <w:rsid w:val="00EA4ECC"/>
    <w:rsid w:val="00EB5308"/>
    <w:rsid w:val="00EB603A"/>
    <w:rsid w:val="00EB646C"/>
    <w:rsid w:val="00EB6E52"/>
    <w:rsid w:val="00EC5686"/>
    <w:rsid w:val="00EC676E"/>
    <w:rsid w:val="00ED37F6"/>
    <w:rsid w:val="00ED4680"/>
    <w:rsid w:val="00ED4731"/>
    <w:rsid w:val="00ED5419"/>
    <w:rsid w:val="00EE076A"/>
    <w:rsid w:val="00EE0B4D"/>
    <w:rsid w:val="00EE1D85"/>
    <w:rsid w:val="00EE3EA0"/>
    <w:rsid w:val="00EE4335"/>
    <w:rsid w:val="00EE4F8B"/>
    <w:rsid w:val="00EF0BB7"/>
    <w:rsid w:val="00EF280B"/>
    <w:rsid w:val="00EF6293"/>
    <w:rsid w:val="00EF6E9C"/>
    <w:rsid w:val="00F03B38"/>
    <w:rsid w:val="00F11A3D"/>
    <w:rsid w:val="00F127F5"/>
    <w:rsid w:val="00F141B2"/>
    <w:rsid w:val="00F168CD"/>
    <w:rsid w:val="00F20BAB"/>
    <w:rsid w:val="00F213F6"/>
    <w:rsid w:val="00F21715"/>
    <w:rsid w:val="00F23FD7"/>
    <w:rsid w:val="00F37278"/>
    <w:rsid w:val="00F40466"/>
    <w:rsid w:val="00F40D8A"/>
    <w:rsid w:val="00F4244F"/>
    <w:rsid w:val="00F43AD6"/>
    <w:rsid w:val="00F43E77"/>
    <w:rsid w:val="00F44F0F"/>
    <w:rsid w:val="00F55743"/>
    <w:rsid w:val="00F56C27"/>
    <w:rsid w:val="00F56F9F"/>
    <w:rsid w:val="00F61842"/>
    <w:rsid w:val="00F63D1F"/>
    <w:rsid w:val="00F64E3F"/>
    <w:rsid w:val="00F658D4"/>
    <w:rsid w:val="00F67352"/>
    <w:rsid w:val="00F67BA3"/>
    <w:rsid w:val="00F75C13"/>
    <w:rsid w:val="00F80076"/>
    <w:rsid w:val="00F8441F"/>
    <w:rsid w:val="00F90436"/>
    <w:rsid w:val="00F94CC8"/>
    <w:rsid w:val="00F96D79"/>
    <w:rsid w:val="00FA03BD"/>
    <w:rsid w:val="00FA162E"/>
    <w:rsid w:val="00FA5F79"/>
    <w:rsid w:val="00FB0515"/>
    <w:rsid w:val="00FB1623"/>
    <w:rsid w:val="00FB6A9E"/>
    <w:rsid w:val="00FB7747"/>
    <w:rsid w:val="00FC5EED"/>
    <w:rsid w:val="00FC6165"/>
    <w:rsid w:val="00FD38F5"/>
    <w:rsid w:val="00FD42FF"/>
    <w:rsid w:val="00FD6B4F"/>
    <w:rsid w:val="00FE15E6"/>
    <w:rsid w:val="00FE25F4"/>
    <w:rsid w:val="00FE2EA8"/>
    <w:rsid w:val="00FE57C2"/>
    <w:rsid w:val="00FE5DC7"/>
    <w:rsid w:val="00FF22E0"/>
    <w:rsid w:val="00FF260A"/>
    <w:rsid w:val="00FF5DB1"/>
    <w:rsid w:val="00FF63BA"/>
    <w:rsid w:val="00FF7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29"/>
    <w:rPr>
      <w:sz w:val="24"/>
      <w:szCs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8348C9"/>
    <w:rPr>
      <w:rFonts w:cs="Times New Roman"/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uiPriority w:val="99"/>
    <w:rsid w:val="00CD6775"/>
    <w:pPr>
      <w:spacing w:after="120"/>
      <w:ind w:left="283"/>
    </w:pPr>
    <w:rPr>
      <w:rFonts w:ascii="SimSun" w:eastAsia="SimSu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291F2F"/>
    <w:rPr>
      <w:rFonts w:cs="Times New Roman"/>
    </w:rPr>
  </w:style>
  <w:style w:type="paragraph" w:styleId="a9">
    <w:name w:val="header"/>
    <w:basedOn w:val="a"/>
    <w:link w:val="aa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4013E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rsid w:val="008348C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8348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48C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rsid w:val="008348C9"/>
    <w:rPr>
      <w:rFonts w:cs="Times New Roman"/>
      <w:color w:val="0000FF"/>
      <w:u w:val="single"/>
    </w:rPr>
  </w:style>
  <w:style w:type="paragraph" w:customStyle="1" w:styleId="ConsPlusNormal">
    <w:name w:val="ConsPlusNormal"/>
    <w:rsid w:val="00D545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rsid w:val="00D54548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8">
    <w:name w:val="Style8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38"/>
      <w:jc w:val="both"/>
    </w:pPr>
  </w:style>
  <w:style w:type="paragraph" w:customStyle="1" w:styleId="Style11">
    <w:name w:val="Style11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406"/>
    </w:pPr>
  </w:style>
  <w:style w:type="paragraph" w:customStyle="1" w:styleId="Style3">
    <w:name w:val="Style3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45"/>
      <w:jc w:val="both"/>
    </w:pPr>
  </w:style>
  <w:style w:type="paragraph" w:customStyle="1" w:styleId="Style16">
    <w:name w:val="Style16"/>
    <w:basedOn w:val="a"/>
    <w:rsid w:val="00D54548"/>
    <w:pPr>
      <w:widowControl w:val="0"/>
      <w:autoSpaceDE w:val="0"/>
      <w:autoSpaceDN w:val="0"/>
      <w:adjustRightInd w:val="0"/>
      <w:spacing w:line="363" w:lineRule="exact"/>
      <w:jc w:val="right"/>
    </w:pPr>
  </w:style>
  <w:style w:type="paragraph" w:customStyle="1" w:styleId="Style5">
    <w:name w:val="Style5"/>
    <w:basedOn w:val="a"/>
    <w:rsid w:val="00D54548"/>
    <w:pPr>
      <w:widowControl w:val="0"/>
      <w:autoSpaceDE w:val="0"/>
      <w:autoSpaceDN w:val="0"/>
      <w:adjustRightInd w:val="0"/>
      <w:spacing w:line="323" w:lineRule="exact"/>
      <w:ind w:firstLine="1008"/>
      <w:jc w:val="both"/>
    </w:pPr>
  </w:style>
  <w:style w:type="paragraph" w:customStyle="1" w:styleId="Style24">
    <w:name w:val="Style24"/>
    <w:basedOn w:val="a"/>
    <w:rsid w:val="00D54548"/>
    <w:pPr>
      <w:widowControl w:val="0"/>
      <w:autoSpaceDE w:val="0"/>
      <w:autoSpaceDN w:val="0"/>
      <w:adjustRightInd w:val="0"/>
      <w:spacing w:line="320" w:lineRule="exact"/>
      <w:ind w:firstLine="526"/>
    </w:pPr>
  </w:style>
  <w:style w:type="paragraph" w:customStyle="1" w:styleId="Style28">
    <w:name w:val="Style28"/>
    <w:basedOn w:val="a"/>
    <w:rsid w:val="00D54548"/>
    <w:pPr>
      <w:widowControl w:val="0"/>
      <w:autoSpaceDE w:val="0"/>
      <w:autoSpaceDN w:val="0"/>
      <w:adjustRightInd w:val="0"/>
    </w:pPr>
  </w:style>
  <w:style w:type="character" w:customStyle="1" w:styleId="FontStyle33">
    <w:name w:val="Font Style33"/>
    <w:basedOn w:val="a0"/>
    <w:rsid w:val="00D54548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D5454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2">
    <w:name w:val="Font Style42"/>
    <w:basedOn w:val="a0"/>
    <w:rsid w:val="00D54548"/>
    <w:rPr>
      <w:rFonts w:ascii="Times New Roman" w:hAnsi="Times New Roman" w:cs="Times New Roman"/>
      <w:sz w:val="40"/>
      <w:szCs w:val="40"/>
    </w:rPr>
  </w:style>
  <w:style w:type="paragraph" w:styleId="ac">
    <w:name w:val="Balloon Text"/>
    <w:basedOn w:val="a"/>
    <w:link w:val="ad"/>
    <w:uiPriority w:val="99"/>
    <w:semiHidden/>
    <w:rsid w:val="003F7B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4013E"/>
    <w:rPr>
      <w:rFonts w:ascii="Tahoma" w:hAnsi="Tahoma" w:cs="Tahoma"/>
      <w:sz w:val="16"/>
      <w:szCs w:val="16"/>
      <w:lang w:val="ru-RU" w:eastAsia="ru-RU" w:bidi="ar-SA"/>
    </w:rPr>
  </w:style>
  <w:style w:type="paragraph" w:styleId="ae">
    <w:name w:val="Body Text"/>
    <w:basedOn w:val="a"/>
    <w:link w:val="af"/>
    <w:uiPriority w:val="99"/>
    <w:rsid w:val="00225D6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Pr>
      <w:rFonts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225D6A"/>
    <w:rPr>
      <w:rFonts w:cs="Times New Roman"/>
      <w:b/>
      <w:bCs/>
      <w:sz w:val="33"/>
      <w:szCs w:val="33"/>
      <w:lang w:bidi="ar-SA"/>
    </w:rPr>
  </w:style>
  <w:style w:type="paragraph" w:customStyle="1" w:styleId="50">
    <w:name w:val="Основной текст (5)"/>
    <w:basedOn w:val="a"/>
    <w:link w:val="5"/>
    <w:rsid w:val="00225D6A"/>
    <w:pPr>
      <w:shd w:val="clear" w:color="auto" w:fill="FFFFFF"/>
      <w:spacing w:before="720" w:after="240" w:line="389" w:lineRule="exact"/>
      <w:jc w:val="center"/>
    </w:pPr>
    <w:rPr>
      <w:b/>
      <w:bCs/>
      <w:noProof/>
      <w:sz w:val="33"/>
      <w:szCs w:val="33"/>
      <w:lang w:val="ru-RU" w:eastAsia="ru-RU"/>
    </w:rPr>
  </w:style>
  <w:style w:type="character" w:customStyle="1" w:styleId="3">
    <w:name w:val="Заголовок №3_"/>
    <w:basedOn w:val="a0"/>
    <w:link w:val="30"/>
    <w:locked/>
    <w:rsid w:val="00225D6A"/>
    <w:rPr>
      <w:rFonts w:cs="Times New Roman"/>
      <w:b/>
      <w:bCs/>
      <w:i/>
      <w:iCs/>
      <w:spacing w:val="-20"/>
      <w:sz w:val="30"/>
      <w:szCs w:val="30"/>
      <w:lang w:bidi="ar-SA"/>
    </w:rPr>
  </w:style>
  <w:style w:type="paragraph" w:customStyle="1" w:styleId="30">
    <w:name w:val="Заголовок №3"/>
    <w:basedOn w:val="a"/>
    <w:link w:val="3"/>
    <w:rsid w:val="00225D6A"/>
    <w:pPr>
      <w:shd w:val="clear" w:color="auto" w:fill="FFFFFF"/>
      <w:spacing w:before="720" w:after="420" w:line="240" w:lineRule="atLeast"/>
      <w:jc w:val="both"/>
      <w:outlineLvl w:val="2"/>
    </w:pPr>
    <w:rPr>
      <w:b/>
      <w:bCs/>
      <w:i/>
      <w:iCs/>
      <w:noProof/>
      <w:spacing w:val="-20"/>
      <w:sz w:val="30"/>
      <w:szCs w:val="30"/>
      <w:lang w:val="ru-RU" w:eastAsia="ru-RU"/>
    </w:rPr>
  </w:style>
  <w:style w:type="paragraph" w:styleId="af0">
    <w:name w:val="List Paragraph"/>
    <w:basedOn w:val="a"/>
    <w:uiPriority w:val="99"/>
    <w:qFormat/>
    <w:rsid w:val="00EB646C"/>
    <w:pPr>
      <w:overflowPunct w:val="0"/>
      <w:autoSpaceDE w:val="0"/>
      <w:autoSpaceDN w:val="0"/>
      <w:adjustRightInd w:val="0"/>
      <w:ind w:left="720"/>
      <w:contextualSpacing/>
    </w:pPr>
    <w:rPr>
      <w:rFonts w:ascii="Arial" w:hAnsi="Arial"/>
      <w:szCs w:val="20"/>
    </w:rPr>
  </w:style>
  <w:style w:type="character" w:customStyle="1" w:styleId="2">
    <w:name w:val="Знак Знак2"/>
    <w:basedOn w:val="a0"/>
    <w:locked/>
    <w:rsid w:val="0084013E"/>
    <w:rPr>
      <w:rFonts w:cs="Times New Roman"/>
      <w:sz w:val="24"/>
      <w:szCs w:val="24"/>
      <w:lang w:val="ru-RU" w:eastAsia="ru-RU" w:bidi="ar-SA"/>
    </w:rPr>
  </w:style>
  <w:style w:type="paragraph" w:customStyle="1" w:styleId="af1">
    <w:name w:val="Знак Знак Знак Знак"/>
    <w:basedOn w:val="a"/>
    <w:rsid w:val="008401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86A29"/>
    <w:rPr>
      <w:sz w:val="24"/>
      <w:szCs w:val="24"/>
    </w:rPr>
  </w:style>
  <w:style w:type="character" w:default="1" w:styleId="a0">
    <w:name w:val="Default Paragraph Font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127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uiPriority w:val="99"/>
    <w:locked/>
    <w:rsid w:val="008348C9"/>
    <w:rPr>
      <w:rFonts w:cs="Times New Roman"/>
      <w:sz w:val="24"/>
      <w:szCs w:val="24"/>
      <w:lang w:val="ru-RU" w:eastAsia="ru-RU" w:bidi="ar-SA"/>
    </w:rPr>
  </w:style>
  <w:style w:type="paragraph" w:styleId="a6">
    <w:name w:val="Body Text Indent"/>
    <w:basedOn w:val="a"/>
    <w:link w:val="a7"/>
    <w:uiPriority w:val="99"/>
    <w:rsid w:val="00CD6775"/>
    <w:pPr>
      <w:spacing w:after="120"/>
      <w:ind w:left="283"/>
    </w:pPr>
    <w:rPr>
      <w:rFonts w:ascii="SimSun" w:eastAsia="SimSun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Pr>
      <w:rFonts w:cs="Times New Roman"/>
      <w:sz w:val="24"/>
      <w:szCs w:val="24"/>
    </w:rPr>
  </w:style>
  <w:style w:type="character" w:styleId="a8">
    <w:name w:val="page number"/>
    <w:basedOn w:val="a0"/>
    <w:uiPriority w:val="99"/>
    <w:rsid w:val="00291F2F"/>
    <w:rPr>
      <w:rFonts w:cs="Times New Roman"/>
    </w:rPr>
  </w:style>
  <w:style w:type="paragraph" w:styleId="a9">
    <w:name w:val="header"/>
    <w:basedOn w:val="a"/>
    <w:link w:val="aa"/>
    <w:uiPriority w:val="99"/>
    <w:rsid w:val="00291F2F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84013E"/>
    <w:rPr>
      <w:rFonts w:cs="Times New Roman"/>
      <w:sz w:val="24"/>
      <w:szCs w:val="24"/>
      <w:lang w:val="ru-RU" w:eastAsia="ru-RU" w:bidi="ar-SA"/>
    </w:rPr>
  </w:style>
  <w:style w:type="paragraph" w:customStyle="1" w:styleId="ConsPlusTitle">
    <w:name w:val="ConsPlusTitle"/>
    <w:rsid w:val="008348C9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ConsPlusNonformat">
    <w:name w:val="ConsPlusNonformat"/>
    <w:rsid w:val="008348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8348C9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styleId="ab">
    <w:name w:val="Hyperlink"/>
    <w:basedOn w:val="a0"/>
    <w:uiPriority w:val="99"/>
    <w:rsid w:val="008348C9"/>
    <w:rPr>
      <w:rFonts w:cs="Times New Roman"/>
      <w:color w:val="0000FF"/>
      <w:u w:val="single"/>
    </w:rPr>
  </w:style>
  <w:style w:type="paragraph" w:customStyle="1" w:styleId="ConsPlusNormal">
    <w:name w:val="ConsPlusNormal"/>
    <w:rsid w:val="00D5454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1">
    <w:name w:val="Style1"/>
    <w:basedOn w:val="a"/>
    <w:rsid w:val="00D54548"/>
    <w:pPr>
      <w:widowControl w:val="0"/>
      <w:autoSpaceDE w:val="0"/>
      <w:autoSpaceDN w:val="0"/>
      <w:adjustRightInd w:val="0"/>
      <w:spacing w:line="326" w:lineRule="exact"/>
      <w:jc w:val="both"/>
    </w:pPr>
  </w:style>
  <w:style w:type="paragraph" w:customStyle="1" w:styleId="Style8">
    <w:name w:val="Style8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38"/>
      <w:jc w:val="both"/>
    </w:pPr>
  </w:style>
  <w:style w:type="paragraph" w:customStyle="1" w:styleId="Style11">
    <w:name w:val="Style11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406"/>
    </w:pPr>
  </w:style>
  <w:style w:type="paragraph" w:customStyle="1" w:styleId="Style3">
    <w:name w:val="Style3"/>
    <w:basedOn w:val="a"/>
    <w:rsid w:val="00D54548"/>
    <w:pPr>
      <w:widowControl w:val="0"/>
      <w:autoSpaceDE w:val="0"/>
      <w:autoSpaceDN w:val="0"/>
      <w:adjustRightInd w:val="0"/>
      <w:spacing w:line="324" w:lineRule="exact"/>
      <w:ind w:firstLine="545"/>
      <w:jc w:val="both"/>
    </w:pPr>
  </w:style>
  <w:style w:type="paragraph" w:customStyle="1" w:styleId="Style16">
    <w:name w:val="Style16"/>
    <w:basedOn w:val="a"/>
    <w:rsid w:val="00D54548"/>
    <w:pPr>
      <w:widowControl w:val="0"/>
      <w:autoSpaceDE w:val="0"/>
      <w:autoSpaceDN w:val="0"/>
      <w:adjustRightInd w:val="0"/>
      <w:spacing w:line="363" w:lineRule="exact"/>
      <w:jc w:val="right"/>
    </w:pPr>
  </w:style>
  <w:style w:type="paragraph" w:customStyle="1" w:styleId="Style5">
    <w:name w:val="Style5"/>
    <w:basedOn w:val="a"/>
    <w:rsid w:val="00D54548"/>
    <w:pPr>
      <w:widowControl w:val="0"/>
      <w:autoSpaceDE w:val="0"/>
      <w:autoSpaceDN w:val="0"/>
      <w:adjustRightInd w:val="0"/>
      <w:spacing w:line="323" w:lineRule="exact"/>
      <w:ind w:firstLine="1008"/>
      <w:jc w:val="both"/>
    </w:pPr>
  </w:style>
  <w:style w:type="paragraph" w:customStyle="1" w:styleId="Style24">
    <w:name w:val="Style24"/>
    <w:basedOn w:val="a"/>
    <w:rsid w:val="00D54548"/>
    <w:pPr>
      <w:widowControl w:val="0"/>
      <w:autoSpaceDE w:val="0"/>
      <w:autoSpaceDN w:val="0"/>
      <w:adjustRightInd w:val="0"/>
      <w:spacing w:line="320" w:lineRule="exact"/>
      <w:ind w:firstLine="526"/>
    </w:pPr>
  </w:style>
  <w:style w:type="paragraph" w:customStyle="1" w:styleId="Style28">
    <w:name w:val="Style28"/>
    <w:basedOn w:val="a"/>
    <w:rsid w:val="00D54548"/>
    <w:pPr>
      <w:widowControl w:val="0"/>
      <w:autoSpaceDE w:val="0"/>
      <w:autoSpaceDN w:val="0"/>
      <w:adjustRightInd w:val="0"/>
    </w:pPr>
  </w:style>
  <w:style w:type="character" w:customStyle="1" w:styleId="FontStyle33">
    <w:name w:val="Font Style33"/>
    <w:basedOn w:val="a0"/>
    <w:rsid w:val="00D54548"/>
    <w:rPr>
      <w:rFonts w:ascii="Times New Roman" w:hAnsi="Times New Roman" w:cs="Times New Roman"/>
      <w:sz w:val="26"/>
      <w:szCs w:val="26"/>
    </w:rPr>
  </w:style>
  <w:style w:type="character" w:customStyle="1" w:styleId="FontStyle31">
    <w:name w:val="Font Style31"/>
    <w:basedOn w:val="a0"/>
    <w:rsid w:val="00D54548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42">
    <w:name w:val="Font Style42"/>
    <w:basedOn w:val="a0"/>
    <w:rsid w:val="00D54548"/>
    <w:rPr>
      <w:rFonts w:ascii="Times New Roman" w:hAnsi="Times New Roman" w:cs="Times New Roman"/>
      <w:sz w:val="40"/>
      <w:szCs w:val="40"/>
    </w:rPr>
  </w:style>
  <w:style w:type="paragraph" w:styleId="ac">
    <w:name w:val="Balloon Text"/>
    <w:basedOn w:val="a"/>
    <w:link w:val="ad"/>
    <w:uiPriority w:val="99"/>
    <w:semiHidden/>
    <w:rsid w:val="003F7B7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84013E"/>
    <w:rPr>
      <w:rFonts w:ascii="Tahoma" w:hAnsi="Tahoma" w:cs="Tahoma"/>
      <w:sz w:val="16"/>
      <w:szCs w:val="16"/>
      <w:lang w:val="ru-RU" w:eastAsia="ru-RU" w:bidi="ar-SA"/>
    </w:rPr>
  </w:style>
  <w:style w:type="paragraph" w:styleId="ae">
    <w:name w:val="Body Text"/>
    <w:basedOn w:val="a"/>
    <w:link w:val="af"/>
    <w:uiPriority w:val="99"/>
    <w:rsid w:val="00225D6A"/>
    <w:pPr>
      <w:spacing w:after="120"/>
    </w:pPr>
  </w:style>
  <w:style w:type="character" w:customStyle="1" w:styleId="af">
    <w:name w:val="Основной текст Знак"/>
    <w:basedOn w:val="a0"/>
    <w:link w:val="ae"/>
    <w:uiPriority w:val="99"/>
    <w:semiHidden/>
    <w:locked/>
    <w:rPr>
      <w:rFonts w:cs="Times New Roman"/>
      <w:sz w:val="24"/>
      <w:szCs w:val="24"/>
    </w:rPr>
  </w:style>
  <w:style w:type="character" w:customStyle="1" w:styleId="5">
    <w:name w:val="Основной текст (5)_"/>
    <w:basedOn w:val="a0"/>
    <w:link w:val="50"/>
    <w:locked/>
    <w:rsid w:val="00225D6A"/>
    <w:rPr>
      <w:rFonts w:cs="Times New Roman"/>
      <w:b/>
      <w:bCs/>
      <w:sz w:val="33"/>
      <w:szCs w:val="33"/>
      <w:lang w:bidi="ar-SA"/>
    </w:rPr>
  </w:style>
  <w:style w:type="paragraph" w:customStyle="1" w:styleId="50">
    <w:name w:val="Основной текст (5)"/>
    <w:basedOn w:val="a"/>
    <w:link w:val="5"/>
    <w:rsid w:val="00225D6A"/>
    <w:pPr>
      <w:shd w:val="clear" w:color="auto" w:fill="FFFFFF"/>
      <w:spacing w:before="720" w:after="240" w:line="389" w:lineRule="exact"/>
      <w:jc w:val="center"/>
    </w:pPr>
    <w:rPr>
      <w:b/>
      <w:bCs/>
      <w:noProof/>
      <w:sz w:val="33"/>
      <w:szCs w:val="33"/>
      <w:lang w:val="ru-RU" w:eastAsia="ru-RU"/>
    </w:rPr>
  </w:style>
  <w:style w:type="character" w:customStyle="1" w:styleId="3">
    <w:name w:val="Заголовок №3_"/>
    <w:basedOn w:val="a0"/>
    <w:link w:val="30"/>
    <w:locked/>
    <w:rsid w:val="00225D6A"/>
    <w:rPr>
      <w:rFonts w:cs="Times New Roman"/>
      <w:b/>
      <w:bCs/>
      <w:i/>
      <w:iCs/>
      <w:spacing w:val="-20"/>
      <w:sz w:val="30"/>
      <w:szCs w:val="30"/>
      <w:lang w:bidi="ar-SA"/>
    </w:rPr>
  </w:style>
  <w:style w:type="paragraph" w:customStyle="1" w:styleId="30">
    <w:name w:val="Заголовок №3"/>
    <w:basedOn w:val="a"/>
    <w:link w:val="3"/>
    <w:rsid w:val="00225D6A"/>
    <w:pPr>
      <w:shd w:val="clear" w:color="auto" w:fill="FFFFFF"/>
      <w:spacing w:before="720" w:after="420" w:line="240" w:lineRule="atLeast"/>
      <w:jc w:val="both"/>
      <w:outlineLvl w:val="2"/>
    </w:pPr>
    <w:rPr>
      <w:b/>
      <w:bCs/>
      <w:i/>
      <w:iCs/>
      <w:noProof/>
      <w:spacing w:val="-20"/>
      <w:sz w:val="30"/>
      <w:szCs w:val="30"/>
      <w:lang w:val="ru-RU" w:eastAsia="ru-RU"/>
    </w:rPr>
  </w:style>
  <w:style w:type="paragraph" w:styleId="af0">
    <w:name w:val="List Paragraph"/>
    <w:basedOn w:val="a"/>
    <w:uiPriority w:val="99"/>
    <w:qFormat/>
    <w:rsid w:val="00EB646C"/>
    <w:pPr>
      <w:overflowPunct w:val="0"/>
      <w:autoSpaceDE w:val="0"/>
      <w:autoSpaceDN w:val="0"/>
      <w:adjustRightInd w:val="0"/>
      <w:ind w:left="720"/>
      <w:contextualSpacing/>
    </w:pPr>
    <w:rPr>
      <w:rFonts w:ascii="Arial" w:hAnsi="Arial"/>
      <w:szCs w:val="20"/>
    </w:rPr>
  </w:style>
  <w:style w:type="character" w:customStyle="1" w:styleId="2">
    <w:name w:val="Знак Знак2"/>
    <w:basedOn w:val="a0"/>
    <w:locked/>
    <w:rsid w:val="0084013E"/>
    <w:rPr>
      <w:rFonts w:cs="Times New Roman"/>
      <w:sz w:val="24"/>
      <w:szCs w:val="24"/>
      <w:lang w:val="ru-RU" w:eastAsia="ru-RU" w:bidi="ar-SA"/>
    </w:rPr>
  </w:style>
  <w:style w:type="paragraph" w:customStyle="1" w:styleId="af1">
    <w:name w:val="Знак Знак Знак Знак"/>
    <w:basedOn w:val="a"/>
    <w:rsid w:val="0084013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6650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50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01D9FDC95FCC363BABAF631C06A9111942F212C81AC3A33120113341BE5ABAF4671BF1D50A96ADF9DB2DF3F15826459B20B88C703CA0777B71E174D9EgEP2H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usova\Application%20Data\Microsoft\&#1064;&#1072;&#1073;&#1083;&#1086;&#1085;&#1099;\&#1047;&#1072;&#1082;&#1086;&#1085;%20&#1047;&#1072;&#1073;&#1072;&#1081;&#1082;&#1072;&#1083;&#1100;&#1089;&#1082;&#1086;&#1075;&#1086;%20&#1082;&#1088;&#1072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9BBE3F-51CF-4B43-930F-DC8A75B3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Закон Забайкальского края</Template>
  <TotalTime>0</TotalTime>
  <Pages>15</Pages>
  <Words>3146</Words>
  <Characters>17934</Characters>
  <Application>Microsoft Office Word</Application>
  <DocSecurity>4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ЗАКОН</vt:lpstr>
    </vt:vector>
  </TitlesOfParts>
  <Company>company</Company>
  <LinksUpToDate>false</LinksUpToDate>
  <CharactersWithSpaces>21038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ЗАКОН</dc:title>
  <dc:creator>Yusova</dc:creator>
  <cp:lastModifiedBy>Гаврилова Ю.С.</cp:lastModifiedBy>
  <cp:revision>2</cp:revision>
  <cp:lastPrinted>2024-10-24T01:17:00Z</cp:lastPrinted>
  <dcterms:created xsi:type="dcterms:W3CDTF">2024-10-24T01:19:00Z</dcterms:created>
  <dcterms:modified xsi:type="dcterms:W3CDTF">2024-10-24T01:19:00Z</dcterms:modified>
</cp:coreProperties>
</file>